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62A" w:rsidRPr="00D24B1D" w:rsidRDefault="00834A43" w:rsidP="00CF0847">
      <w:pPr>
        <w:jc w:val="right"/>
        <w:rPr>
          <w:b/>
          <w:color w:val="000000"/>
          <w:sz w:val="24"/>
          <w:szCs w:val="28"/>
          <w:lang w:val="vi-VN"/>
        </w:rPr>
      </w:pPr>
      <w:r w:rsidRPr="00AC6F4A">
        <w:rPr>
          <w:b/>
          <w:sz w:val="24"/>
          <w:szCs w:val="28"/>
          <w:lang w:val="vi-VN"/>
        </w:rPr>
        <w:t xml:space="preserve">Phụ </w:t>
      </w:r>
      <w:proofErr w:type="spellStart"/>
      <w:r w:rsidR="009D1461" w:rsidRPr="00AC6F4A">
        <w:rPr>
          <w:b/>
          <w:sz w:val="24"/>
          <w:szCs w:val="28"/>
        </w:rPr>
        <w:t>lục</w:t>
      </w:r>
      <w:proofErr w:type="spellEnd"/>
      <w:r w:rsidR="00F05F4B">
        <w:rPr>
          <w:b/>
          <w:sz w:val="24"/>
          <w:szCs w:val="28"/>
        </w:rPr>
        <w:t xml:space="preserve"> </w:t>
      </w:r>
      <w:proofErr w:type="spellStart"/>
      <w:r w:rsidR="00D1603F" w:rsidRPr="00AC6F4A">
        <w:rPr>
          <w:b/>
          <w:sz w:val="24"/>
          <w:szCs w:val="28"/>
        </w:rPr>
        <w:t>số</w:t>
      </w:r>
      <w:proofErr w:type="spellEnd"/>
      <w:r w:rsidR="00F05F4B">
        <w:rPr>
          <w:b/>
          <w:sz w:val="24"/>
          <w:szCs w:val="28"/>
        </w:rPr>
        <w:t xml:space="preserve"> </w:t>
      </w:r>
      <w:r w:rsidR="00330ACC" w:rsidRPr="00D24B1D">
        <w:rPr>
          <w:b/>
          <w:color w:val="000000"/>
          <w:sz w:val="24"/>
          <w:szCs w:val="28"/>
          <w:lang w:val="vi-VN"/>
        </w:rPr>
        <w:t>0</w:t>
      </w:r>
      <w:r w:rsidR="00330ACC" w:rsidRPr="00D24B1D">
        <w:rPr>
          <w:b/>
          <w:color w:val="000000"/>
          <w:sz w:val="24"/>
          <w:szCs w:val="28"/>
        </w:rPr>
        <w:t>3</w:t>
      </w:r>
      <w:r w:rsidR="0016262A" w:rsidRPr="00D24B1D">
        <w:rPr>
          <w:b/>
          <w:color w:val="000000"/>
          <w:sz w:val="24"/>
          <w:szCs w:val="28"/>
          <w:lang w:val="vi-VN"/>
        </w:rPr>
        <w:t>/HD-</w:t>
      </w:r>
      <w:r w:rsidR="00292EC3" w:rsidRPr="00D24B1D">
        <w:rPr>
          <w:b/>
          <w:color w:val="000000"/>
          <w:sz w:val="24"/>
          <w:szCs w:val="28"/>
        </w:rPr>
        <w:t xml:space="preserve"> RR</w:t>
      </w:r>
      <w:r w:rsidR="008B1468" w:rsidRPr="00D24B1D">
        <w:rPr>
          <w:b/>
          <w:color w:val="000000"/>
          <w:sz w:val="24"/>
          <w:szCs w:val="28"/>
        </w:rPr>
        <w:t>TY</w:t>
      </w:r>
      <w:r w:rsidR="005E3FB1">
        <w:rPr>
          <w:b/>
          <w:color w:val="000000"/>
          <w:sz w:val="24"/>
          <w:szCs w:val="28"/>
        </w:rPr>
        <w:t>-NSBN</w:t>
      </w:r>
    </w:p>
    <w:tbl>
      <w:tblPr>
        <w:tblW w:w="5141" w:type="pct"/>
        <w:tblLayout w:type="fixed"/>
        <w:tblLook w:val="04A0" w:firstRow="1" w:lastRow="0" w:firstColumn="1" w:lastColumn="0" w:noHBand="0" w:noVBand="1"/>
      </w:tblPr>
      <w:tblGrid>
        <w:gridCol w:w="10110"/>
      </w:tblGrid>
      <w:tr w:rsidR="00F2727B" w:rsidRPr="00D24B1D" w:rsidTr="00782433">
        <w:trPr>
          <w:trHeight w:val="310"/>
        </w:trPr>
        <w:tc>
          <w:tcPr>
            <w:tcW w:w="4999" w:type="pct"/>
            <w:shd w:val="clear" w:color="auto" w:fill="auto"/>
            <w:vAlign w:val="center"/>
          </w:tcPr>
          <w:p w:rsidR="00F2727B" w:rsidRPr="00D24B1D" w:rsidRDefault="00F2727B" w:rsidP="0076164D">
            <w:pPr>
              <w:rPr>
                <w:b/>
                <w:bCs/>
                <w:color w:val="000000"/>
                <w:lang w:val="vi-VN"/>
              </w:rPr>
            </w:pPr>
          </w:p>
        </w:tc>
      </w:tr>
      <w:tr w:rsidR="00F2727B" w:rsidRPr="00D24B1D" w:rsidTr="00782433">
        <w:trPr>
          <w:trHeight w:val="310"/>
        </w:trPr>
        <w:tc>
          <w:tcPr>
            <w:tcW w:w="4999" w:type="pct"/>
            <w:shd w:val="clear" w:color="auto" w:fill="auto"/>
          </w:tcPr>
          <w:p w:rsidR="00F2727B" w:rsidRPr="00D24B1D" w:rsidRDefault="00F2727B" w:rsidP="0076164D">
            <w:pPr>
              <w:rPr>
                <w:color w:val="000000"/>
                <w:spacing w:val="-6"/>
                <w:szCs w:val="28"/>
                <w:lang w:val="vi-VN"/>
              </w:rPr>
            </w:pPr>
          </w:p>
        </w:tc>
      </w:tr>
    </w:tbl>
    <w:p w:rsidR="002025E7" w:rsidRPr="00D24B1D" w:rsidRDefault="00CF0847" w:rsidP="002025E7">
      <w:pPr>
        <w:jc w:val="center"/>
        <w:rPr>
          <w:b/>
          <w:color w:val="000000"/>
          <w:sz w:val="24"/>
          <w:szCs w:val="28"/>
          <w:lang w:val="vi-VN"/>
        </w:rPr>
      </w:pPr>
      <w:r w:rsidRPr="00D24B1D">
        <w:rPr>
          <w:b/>
          <w:color w:val="000000"/>
          <w:sz w:val="24"/>
          <w:szCs w:val="28"/>
          <w:lang w:val="vi-VN"/>
        </w:rPr>
        <w:t>XÁC ĐỊNH MỨC TRỌNG YẾU</w:t>
      </w:r>
      <w:r w:rsidR="002025E7" w:rsidRPr="00D24B1D">
        <w:rPr>
          <w:b/>
          <w:color w:val="000000"/>
          <w:sz w:val="24"/>
          <w:szCs w:val="28"/>
          <w:lang w:val="vi-VN"/>
        </w:rPr>
        <w:t xml:space="preserve"> TỔNG THỂ</w:t>
      </w:r>
      <w:r w:rsidR="00F05F4B">
        <w:rPr>
          <w:b/>
          <w:color w:val="000000"/>
          <w:sz w:val="24"/>
          <w:szCs w:val="28"/>
        </w:rPr>
        <w:t xml:space="preserve"> </w:t>
      </w:r>
      <w:r w:rsidR="002025E7" w:rsidRPr="00D24B1D">
        <w:rPr>
          <w:b/>
          <w:color w:val="000000"/>
          <w:sz w:val="24"/>
          <w:szCs w:val="28"/>
          <w:lang w:val="vi-VN"/>
        </w:rPr>
        <w:t xml:space="preserve">, </w:t>
      </w:r>
    </w:p>
    <w:p w:rsidR="00CF0847" w:rsidRDefault="002025E7" w:rsidP="002025E7">
      <w:pPr>
        <w:jc w:val="center"/>
        <w:rPr>
          <w:b/>
          <w:color w:val="000000"/>
          <w:sz w:val="24"/>
          <w:szCs w:val="28"/>
          <w:lang w:val="vi-VN"/>
        </w:rPr>
      </w:pPr>
      <w:r w:rsidRPr="00D24B1D">
        <w:rPr>
          <w:b/>
          <w:color w:val="000000"/>
          <w:sz w:val="24"/>
          <w:szCs w:val="28"/>
          <w:lang w:val="vi-VN"/>
        </w:rPr>
        <w:t>MỨC TRỌNG YẾU THỰC HIỆN VÀ NGƯỠNG SAI SÓT KHÔNG ĐÁNG KỂ</w:t>
      </w:r>
    </w:p>
    <w:p w:rsidR="0001499C" w:rsidRPr="0001499C" w:rsidRDefault="0001499C" w:rsidP="002025E7">
      <w:pPr>
        <w:jc w:val="center"/>
        <w:rPr>
          <w:b/>
          <w:caps/>
          <w:color w:val="000000"/>
          <w:sz w:val="24"/>
          <w:szCs w:val="28"/>
        </w:rPr>
      </w:pPr>
      <w:r>
        <w:rPr>
          <w:b/>
          <w:color w:val="000000"/>
          <w:sz w:val="24"/>
          <w:szCs w:val="28"/>
        </w:rPr>
        <w:t>TẠI……………………………</w:t>
      </w:r>
    </w:p>
    <w:p w:rsidR="002025E7" w:rsidRPr="00D24B1D" w:rsidRDefault="002025E7" w:rsidP="00031469">
      <w:pPr>
        <w:ind w:firstLine="720"/>
        <w:jc w:val="both"/>
        <w:rPr>
          <w:color w:val="000000"/>
          <w:spacing w:val="-6"/>
          <w:sz w:val="28"/>
          <w:szCs w:val="28"/>
          <w:lang w:val="vi-VN"/>
        </w:rPr>
      </w:pPr>
    </w:p>
    <w:p w:rsidR="00031469" w:rsidRPr="00AC6F4A" w:rsidRDefault="00031469" w:rsidP="00AC6F4A">
      <w:pPr>
        <w:ind w:firstLine="720"/>
        <w:jc w:val="both"/>
        <w:rPr>
          <w:color w:val="000000"/>
          <w:spacing w:val="-6"/>
          <w:sz w:val="28"/>
          <w:szCs w:val="28"/>
          <w:lang w:val="vi-VN"/>
        </w:rPr>
      </w:pP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7"/>
        <w:gridCol w:w="1499"/>
        <w:gridCol w:w="3837"/>
      </w:tblGrid>
      <w:tr w:rsidR="008B1468" w:rsidRPr="00D24B1D" w:rsidTr="005E3FB1">
        <w:tc>
          <w:tcPr>
            <w:tcW w:w="4497" w:type="dxa"/>
            <w:shd w:val="clear" w:color="auto" w:fill="E6E6E6"/>
            <w:vAlign w:val="center"/>
          </w:tcPr>
          <w:p w:rsidR="008B1468" w:rsidRPr="00D24B1D" w:rsidRDefault="008B1468" w:rsidP="00F25043">
            <w:pPr>
              <w:spacing w:before="60" w:after="6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24B1D">
              <w:rPr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D24B1D">
              <w:rPr>
                <w:b/>
                <w:color w:val="000000"/>
                <w:sz w:val="24"/>
                <w:szCs w:val="24"/>
              </w:rPr>
              <w:t xml:space="preserve"> dung</w:t>
            </w:r>
          </w:p>
        </w:tc>
        <w:tc>
          <w:tcPr>
            <w:tcW w:w="1499" w:type="dxa"/>
            <w:shd w:val="clear" w:color="auto" w:fill="E6E6E6"/>
            <w:vAlign w:val="center"/>
          </w:tcPr>
          <w:p w:rsidR="008B1468" w:rsidRPr="00D24B1D" w:rsidRDefault="008B1468" w:rsidP="00E4694F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shd w:val="clear" w:color="auto" w:fill="E6E6E6"/>
          </w:tcPr>
          <w:p w:rsidR="008B1468" w:rsidRPr="00D24B1D" w:rsidRDefault="008B1468" w:rsidP="00E4694F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24B1D">
              <w:rPr>
                <w:b/>
                <w:color w:val="000000"/>
                <w:sz w:val="24"/>
                <w:szCs w:val="24"/>
              </w:rPr>
              <w:t>Kế</w:t>
            </w:r>
            <w:proofErr w:type="spellEnd"/>
            <w:r w:rsidRPr="00D24B1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4B1D">
              <w:rPr>
                <w:b/>
                <w:color w:val="000000"/>
                <w:sz w:val="24"/>
                <w:szCs w:val="24"/>
              </w:rPr>
              <w:t>hoạch</w:t>
            </w:r>
            <w:proofErr w:type="spellEnd"/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  <w:lang w:val="vi-VN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Tiêu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để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ước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mức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trọng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yếu</w:t>
            </w:r>
            <w:proofErr w:type="spellEnd"/>
          </w:p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01499C">
              <w:rPr>
                <w:color w:val="000000"/>
                <w:sz w:val="24"/>
                <w:szCs w:val="24"/>
                <w:lang w:val="vi-VN"/>
              </w:rPr>
              <w:t>(</w:t>
            </w:r>
            <w:r w:rsidRPr="00F25043">
              <w:rPr>
                <w:i/>
                <w:color w:val="000000"/>
                <w:sz w:val="24"/>
                <w:szCs w:val="24"/>
                <w:lang w:val="vi-VN"/>
              </w:rPr>
              <w:t>Đánh dấu vào ô lựa chọn</w:t>
            </w:r>
            <w:r w:rsidRPr="0001499C">
              <w:rPr>
                <w:color w:val="00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F05F4B">
            <w:pPr>
              <w:spacing w:beforeLines="40" w:before="96" w:afterLines="40" w:after="96"/>
              <w:ind w:left="-135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837" w:type="dxa"/>
            <w:shd w:val="clear" w:color="auto" w:fill="auto"/>
          </w:tcPr>
          <w:p w:rsidR="00064CC6" w:rsidRPr="00761F9C" w:rsidRDefault="001F6B3F" w:rsidP="00F05F4B">
            <w:pPr>
              <w:spacing w:beforeLines="40" w:before="96" w:afterLines="40" w:after="96"/>
              <w:rPr>
                <w:color w:val="000000"/>
                <w:sz w:val="24"/>
                <w:szCs w:val="24"/>
                <w:lang w:val="vi-VN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10.5pt;height:10.5pt" o:ole="" o:preferrelative="f" filled="t">
                  <v:imagedata r:id="rId8" o:title=""/>
                  <o:lock v:ext="edit" aspectratio="f"/>
                </v:shape>
                <w:control r:id="rId9" w:name="CheckBox1214111" w:shapeid="_x0000_i1043"/>
              </w:object>
            </w:r>
            <w:r w:rsidR="00F05F4B">
              <w:rPr>
                <w:color w:val="000000"/>
                <w:sz w:val="24"/>
                <w:szCs w:val="24"/>
              </w:rPr>
              <w:t xml:space="preserve"> </w:t>
            </w:r>
            <w:r w:rsidR="00761F9C">
              <w:rPr>
                <w:color w:val="000000"/>
                <w:sz w:val="24"/>
                <w:szCs w:val="24"/>
                <w:lang w:val="vi-VN"/>
              </w:rPr>
              <w:t>Kinh phí được sử dụng trong năm</w:t>
            </w:r>
          </w:p>
          <w:p w:rsidR="006D75A5" w:rsidRDefault="001F6B3F" w:rsidP="006D75A5">
            <w:pPr>
              <w:spacing w:beforeLines="40" w:before="96" w:afterLines="40" w:after="96"/>
              <w:rPr>
                <w:color w:val="000000"/>
                <w:sz w:val="24"/>
                <w:szCs w:val="24"/>
                <w:lang w:val="vi-VN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45" type="#_x0000_t75" style="width:10.5pt;height:10.5pt" o:ole="" o:preferrelative="f" filled="t">
                  <v:imagedata r:id="rId10" o:title=""/>
                  <o:lock v:ext="edit" aspectratio="f"/>
                </v:shape>
                <w:control r:id="rId11" w:name="CheckBox1214121" w:shapeid="_x0000_i1045"/>
              </w:object>
            </w:r>
            <w:r w:rsidR="00064CC6" w:rsidRPr="00064CC6">
              <w:rPr>
                <w:color w:val="000000"/>
                <w:sz w:val="24"/>
                <w:szCs w:val="24"/>
              </w:rPr>
              <w:t xml:space="preserve"> </w:t>
            </w:r>
            <w:r w:rsidR="00761F9C">
              <w:rPr>
                <w:color w:val="000000"/>
                <w:sz w:val="24"/>
                <w:szCs w:val="24"/>
                <w:lang w:val="vi-VN"/>
              </w:rPr>
              <w:t>Kinh phí đề nghị quyết toán</w:t>
            </w:r>
            <w:r w:rsidR="006D75A5">
              <w:rPr>
                <w:color w:val="000000"/>
                <w:sz w:val="24"/>
                <w:szCs w:val="24"/>
                <w:lang w:val="vi-VN"/>
              </w:rPr>
              <w:t xml:space="preserve"> </w:t>
            </w:r>
          </w:p>
          <w:p w:rsidR="006D75A5" w:rsidRPr="00670991" w:rsidRDefault="006D75A5" w:rsidP="006D75A5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63" type="#_x0000_t75" style="width:10.5pt;height:10.5pt" o:ole="" o:preferrelative="f" filled="t">
                  <v:imagedata r:id="rId12" o:title=""/>
                  <o:lock v:ext="edit" aspectratio="f"/>
                </v:shape>
                <w:control r:id="rId13" w:name="CheckBox12141212" w:shapeid="_x0000_i1063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Tổng</w:t>
            </w:r>
            <w:proofErr w:type="spellEnd"/>
            <w:r w:rsidR="0067099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doanh</w:t>
            </w:r>
            <w:proofErr w:type="spellEnd"/>
            <w:r w:rsidR="0067099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thu</w:t>
            </w:r>
            <w:proofErr w:type="spellEnd"/>
          </w:p>
          <w:p w:rsidR="006D75A5" w:rsidRPr="00670991" w:rsidRDefault="006D75A5" w:rsidP="006D75A5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65" type="#_x0000_t75" style="width:10.5pt;height:10.5pt" o:ole="" o:preferrelative="f" filled="t">
                  <v:imagedata r:id="rId14" o:title=""/>
                  <o:lock v:ext="edit" aspectratio="f"/>
                </v:shape>
                <w:control r:id="rId15" w:name="CheckBox12141213" w:shapeid="_x0000_i1065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Tổng</w:t>
            </w:r>
            <w:proofErr w:type="spellEnd"/>
            <w:r w:rsidR="00670991">
              <w:rPr>
                <w:color w:val="000000"/>
                <w:sz w:val="24"/>
                <w:szCs w:val="24"/>
              </w:rPr>
              <w:t xml:space="preserve"> chi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phí</w:t>
            </w:r>
            <w:proofErr w:type="spellEnd"/>
          </w:p>
          <w:p w:rsidR="006D75A5" w:rsidRPr="00670991" w:rsidRDefault="006D75A5" w:rsidP="006D75A5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68" type="#_x0000_t75" style="width:10.5pt;height:10.5pt" o:ole="" o:preferrelative="f" filled="t">
                  <v:imagedata r:id="rId16" o:title=""/>
                  <o:lock v:ext="edit" aspectratio="f"/>
                </v:shape>
                <w:control r:id="rId17" w:name="CheckBox12141214" w:shapeid="_x0000_i1068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Tổng</w:t>
            </w:r>
            <w:proofErr w:type="spellEnd"/>
            <w:r w:rsidR="0067099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tài</w:t>
            </w:r>
            <w:proofErr w:type="spellEnd"/>
            <w:r w:rsidR="0067099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0991">
              <w:rPr>
                <w:color w:val="000000"/>
                <w:sz w:val="24"/>
                <w:szCs w:val="24"/>
              </w:rPr>
              <w:t>sản</w:t>
            </w:r>
            <w:proofErr w:type="spellEnd"/>
          </w:p>
          <w:p w:rsidR="00670991" w:rsidRPr="00670991" w:rsidRDefault="00670991" w:rsidP="00670991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70" type="#_x0000_t75" style="width:10.5pt;height:10.5pt" o:ole="" o:preferrelative="f" filled="t">
                  <v:imagedata r:id="rId18" o:title=""/>
                  <o:lock v:ext="edit" aspectratio="f"/>
                </v:shape>
                <w:control r:id="rId19" w:name="CheckBox121412141" w:shapeid="_x0000_i1070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Thặng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dư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thâm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hụt</w:t>
            </w:r>
            <w:proofErr w:type="spellEnd"/>
            <w:r w:rsidR="00597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97E12">
              <w:rPr>
                <w:color w:val="000000"/>
                <w:sz w:val="24"/>
                <w:szCs w:val="24"/>
              </w:rPr>
              <w:t>trong</w:t>
            </w:r>
            <w:proofErr w:type="spellEnd"/>
            <w:r w:rsidR="00597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97E12">
              <w:rPr>
                <w:color w:val="000000"/>
                <w:sz w:val="24"/>
                <w:szCs w:val="24"/>
              </w:rPr>
              <w:t>năm</w:t>
            </w:r>
            <w:proofErr w:type="spellEnd"/>
            <w:r w:rsidR="00597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97E12">
              <w:rPr>
                <w:color w:val="000000"/>
                <w:sz w:val="24"/>
                <w:szCs w:val="24"/>
              </w:rPr>
              <w:t>trước</w:t>
            </w:r>
            <w:proofErr w:type="spellEnd"/>
            <w:r w:rsidR="00597E1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97E12">
              <w:rPr>
                <w:color w:val="000000"/>
                <w:sz w:val="24"/>
                <w:szCs w:val="24"/>
              </w:rPr>
              <w:t>thuế</w:t>
            </w:r>
            <w:proofErr w:type="spellEnd"/>
          </w:p>
          <w:p w:rsidR="008B1468" w:rsidRPr="00D24B1D" w:rsidRDefault="001F6B3F" w:rsidP="00F05F4B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610643">
              <w:rPr>
                <w:rFonts w:eastAsia="Calibri"/>
                <w:color w:val="0070C0"/>
                <w:sz w:val="28"/>
                <w:szCs w:val="28"/>
              </w:rPr>
              <w:object w:dxaOrig="1440" w:dyaOrig="1440">
                <v:shape id="_x0000_i1047" type="#_x0000_t75" style="width:10.5pt;height:10.5pt" o:ole="" o:preferrelative="f" filled="t">
                  <v:imagedata r:id="rId20" o:title=""/>
                  <o:lock v:ext="edit" aspectratio="f"/>
                </v:shape>
                <w:control r:id="rId21" w:name="CheckBox1214131" w:shapeid="_x0000_i1047"/>
              </w:object>
            </w:r>
            <w:r w:rsidR="00064CC6" w:rsidRPr="00610643">
              <w:rPr>
                <w:color w:val="0070C0"/>
                <w:szCs w:val="28"/>
              </w:rPr>
              <w:t xml:space="preserve"> ....</w:t>
            </w:r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Nguồn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số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liệu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để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xác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định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mức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trọng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yếu</w:t>
            </w:r>
            <w:proofErr w:type="spellEnd"/>
          </w:p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  <w:shd w:val="clear" w:color="auto" w:fill="CCFFCC"/>
              </w:rPr>
            </w:pPr>
            <w:r w:rsidRPr="0001499C">
              <w:rPr>
                <w:color w:val="000000"/>
                <w:sz w:val="24"/>
                <w:szCs w:val="24"/>
                <w:lang w:val="vi-VN"/>
              </w:rPr>
              <w:t>(</w:t>
            </w:r>
            <w:r w:rsidRPr="00F25043">
              <w:rPr>
                <w:i/>
                <w:color w:val="000000"/>
                <w:sz w:val="24"/>
                <w:szCs w:val="24"/>
                <w:lang w:val="vi-VN"/>
              </w:rPr>
              <w:t>Đánh dấu vào ô lựa chọn</w:t>
            </w:r>
            <w:r w:rsidRPr="0001499C">
              <w:rPr>
                <w:color w:val="000000"/>
                <w:sz w:val="24"/>
                <w:szCs w:val="24"/>
                <w:lang w:val="vi-VN"/>
              </w:rPr>
              <w:t>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468" w:rsidRPr="00D24B1D" w:rsidRDefault="008B1468" w:rsidP="00F05F4B">
            <w:pPr>
              <w:spacing w:beforeLines="40" w:before="96" w:afterLines="40" w:after="96"/>
              <w:ind w:left="-135"/>
              <w:rPr>
                <w:color w:val="000000"/>
                <w:sz w:val="24"/>
                <w:szCs w:val="24"/>
                <w:shd w:val="clear" w:color="auto" w:fill="CCFFCC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auto"/>
          </w:tcPr>
          <w:p w:rsidR="008B1468" w:rsidRPr="00D24B1D" w:rsidRDefault="001F6B3F" w:rsidP="00F05F4B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object w:dxaOrig="1440" w:dyaOrig="1440">
                <v:shape id="_x0000_i1049" type="#_x0000_t75" style="width:10.5pt;height:10.5pt" o:ole="" o:preferrelative="f" filled="t">
                  <v:imagedata r:id="rId22" o:title=""/>
                  <o:lock v:ext="edit" aspectratio="f"/>
                </v:shape>
                <w:control r:id="rId23" w:name="CheckBox12141112" w:shapeid="_x0000_i1049"/>
              </w:object>
            </w:r>
            <w:r w:rsidR="00064CC6">
              <w:rPr>
                <w:color w:val="000000"/>
                <w:sz w:val="24"/>
                <w:szCs w:val="24"/>
              </w:rPr>
              <w:t xml:space="preserve"> BCQT</w:t>
            </w:r>
            <w:r w:rsidR="000717C4">
              <w:rPr>
                <w:color w:val="000000"/>
                <w:sz w:val="24"/>
                <w:szCs w:val="24"/>
              </w:rPr>
              <w:t>/BCTC</w:t>
            </w:r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trước</w:t>
            </w:r>
            <w:proofErr w:type="spellEnd"/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kiểm</w:t>
            </w:r>
            <w:proofErr w:type="spellEnd"/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toán</w:t>
            </w:r>
            <w:proofErr w:type="spellEnd"/>
          </w:p>
          <w:p w:rsidR="00782433" w:rsidRDefault="001F6B3F" w:rsidP="00F05F4B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object w:dxaOrig="1440" w:dyaOrig="1440">
                <v:shape id="_x0000_i1051" type="#_x0000_t75" style="width:10.5pt;height:10.5pt" o:ole="" o:preferrelative="f" filled="t">
                  <v:imagedata r:id="rId24" o:title=""/>
                  <o:lock v:ext="edit" aspectratio="f"/>
                </v:shape>
                <w:control r:id="rId25" w:name="CheckBox12141113" w:shapeid="_x0000_i1051"/>
              </w:object>
            </w:r>
            <w:r w:rsidR="00064CC6">
              <w:rPr>
                <w:color w:val="000000"/>
                <w:sz w:val="24"/>
                <w:szCs w:val="24"/>
              </w:rPr>
              <w:t xml:space="preserve"> BCQT</w:t>
            </w:r>
            <w:r w:rsidR="000717C4">
              <w:rPr>
                <w:color w:val="000000"/>
                <w:sz w:val="24"/>
                <w:szCs w:val="24"/>
              </w:rPr>
              <w:t>/BCT</w:t>
            </w:r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năm</w:t>
            </w:r>
            <w:proofErr w:type="spellEnd"/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trước</w:t>
            </w:r>
            <w:proofErr w:type="spellEnd"/>
          </w:p>
          <w:p w:rsidR="008B1468" w:rsidRDefault="001F6B3F" w:rsidP="00F05F4B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object w:dxaOrig="1440" w:dyaOrig="1440">
                <v:shape id="_x0000_i1053" type="#_x0000_t75" style="width:10.5pt;height:10.5pt" o:ole="" o:preferrelative="f" filled="t">
                  <v:imagedata r:id="rId26" o:title=""/>
                  <o:lock v:ext="edit" aspectratio="f"/>
                </v:shape>
                <w:control r:id="rId27" w:name="CheckBox12141114" w:shapeid="_x0000_i1053"/>
              </w:object>
            </w:r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2433">
              <w:rPr>
                <w:color w:val="000000"/>
                <w:sz w:val="24"/>
                <w:szCs w:val="24"/>
              </w:rPr>
              <w:t>Kế</w:t>
            </w:r>
            <w:proofErr w:type="spellEnd"/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2433">
              <w:rPr>
                <w:color w:val="000000"/>
                <w:sz w:val="24"/>
                <w:szCs w:val="24"/>
              </w:rPr>
              <w:t>hoạch</w:t>
            </w:r>
            <w:proofErr w:type="spellEnd"/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2433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2433">
              <w:rPr>
                <w:color w:val="000000"/>
                <w:sz w:val="24"/>
                <w:szCs w:val="24"/>
              </w:rPr>
              <w:t>đơn</w:t>
            </w:r>
            <w:proofErr w:type="spellEnd"/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82433">
              <w:rPr>
                <w:color w:val="000000"/>
                <w:sz w:val="24"/>
                <w:szCs w:val="24"/>
              </w:rPr>
              <w:t>vị</w:t>
            </w:r>
            <w:proofErr w:type="spellEnd"/>
          </w:p>
          <w:p w:rsidR="008B1468" w:rsidRPr="00D24B1D" w:rsidRDefault="001F6B3F" w:rsidP="00F05F4B">
            <w:pPr>
              <w:spacing w:beforeLines="40" w:before="96" w:afterLines="40" w:after="96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object w:dxaOrig="1440" w:dyaOrig="1440">
                <v:shape id="_x0000_i1055" type="#_x0000_t75" style="width:10.5pt;height:10.5pt" o:ole="" o:preferrelative="f" filled="t">
                  <v:imagedata r:id="rId28" o:title=""/>
                  <o:lock v:ext="edit" aspectratio="f"/>
                </v:shape>
                <w:control r:id="rId29" w:name="CheckBox12141115" w:shapeid="_x0000_i1055"/>
              </w:object>
            </w:r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Ước</w:t>
            </w:r>
            <w:proofErr w:type="spellEnd"/>
            <w:r w:rsidR="008B1468" w:rsidRPr="00D24B1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1468" w:rsidRPr="00D24B1D">
              <w:rPr>
                <w:color w:val="000000"/>
                <w:sz w:val="24"/>
                <w:szCs w:val="24"/>
              </w:rPr>
              <w:t>tính</w:t>
            </w:r>
            <w:proofErr w:type="spellEnd"/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Lý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lựa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chọn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tiêu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này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E4694F">
            <w:pPr>
              <w:spacing w:before="60" w:after="60"/>
              <w:ind w:left="-135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shd w:val="clear" w:color="auto" w:fill="auto"/>
          </w:tcPr>
          <w:p w:rsidR="008B1468" w:rsidRPr="00D24B1D" w:rsidRDefault="008B1468" w:rsidP="00E4694F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Giá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trị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tiêu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lựa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chọn</w:t>
            </w:r>
            <w:proofErr w:type="spellEnd"/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F05F4B">
            <w:pPr>
              <w:spacing w:beforeLines="40" w:before="96" w:afterLines="40" w:after="96"/>
              <w:ind w:left="-135"/>
              <w:jc w:val="center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(a)</w:t>
            </w:r>
          </w:p>
        </w:tc>
        <w:tc>
          <w:tcPr>
            <w:tcW w:w="3837" w:type="dxa"/>
            <w:shd w:val="clear" w:color="auto" w:fill="auto"/>
          </w:tcPr>
          <w:p w:rsidR="008B1468" w:rsidRPr="00D24B1D" w:rsidRDefault="008B1468" w:rsidP="00F05F4B">
            <w:pPr>
              <w:spacing w:beforeLines="40" w:before="96" w:afterLines="40" w:after="96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Điều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chỉnh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ảnh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hưởng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các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biến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động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bất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thường</w:t>
            </w:r>
            <w:proofErr w:type="spellEnd"/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F05F4B">
            <w:pPr>
              <w:spacing w:beforeLines="40" w:before="96" w:afterLines="40" w:after="96"/>
              <w:ind w:left="-135"/>
              <w:jc w:val="center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(b)</w:t>
            </w:r>
          </w:p>
        </w:tc>
        <w:tc>
          <w:tcPr>
            <w:tcW w:w="3837" w:type="dxa"/>
            <w:shd w:val="clear" w:color="auto" w:fill="auto"/>
          </w:tcPr>
          <w:p w:rsidR="008B1468" w:rsidRPr="00D24B1D" w:rsidRDefault="008B1468" w:rsidP="00F05F4B">
            <w:pPr>
              <w:spacing w:beforeLines="40" w:before="96" w:afterLines="40" w:after="96"/>
              <w:jc w:val="right"/>
              <w:rPr>
                <w:color w:val="000000"/>
                <w:sz w:val="24"/>
                <w:szCs w:val="24"/>
                <w:shd w:val="clear" w:color="auto" w:fill="CCFFCC"/>
              </w:rPr>
            </w:pPr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Giá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trị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tiêu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được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lựa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chọn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sau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điều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chỉnh</w:t>
            </w:r>
            <w:proofErr w:type="spellEnd"/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F05F4B">
            <w:pPr>
              <w:spacing w:beforeLines="40" w:before="96" w:afterLines="40" w:after="96"/>
              <w:ind w:left="-135"/>
              <w:jc w:val="right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(c)=(a)-(b)</w:t>
            </w:r>
          </w:p>
        </w:tc>
        <w:tc>
          <w:tcPr>
            <w:tcW w:w="3837" w:type="dxa"/>
            <w:shd w:val="clear" w:color="auto" w:fill="auto"/>
          </w:tcPr>
          <w:p w:rsidR="008B1468" w:rsidRPr="00D24B1D" w:rsidRDefault="008B1468" w:rsidP="00F05F4B">
            <w:pPr>
              <w:spacing w:beforeLines="40" w:before="96" w:afterLines="40" w:after="96"/>
              <w:jc w:val="right"/>
              <w:rPr>
                <w:color w:val="000000"/>
                <w:sz w:val="24"/>
                <w:szCs w:val="24"/>
                <w:shd w:val="clear" w:color="auto" w:fill="CCFFCC"/>
              </w:rPr>
            </w:pPr>
          </w:p>
        </w:tc>
      </w:tr>
      <w:tr w:rsidR="008B1468" w:rsidRPr="00D24B1D" w:rsidTr="005E3FB1">
        <w:tc>
          <w:tcPr>
            <w:tcW w:w="4497" w:type="dxa"/>
            <w:shd w:val="clear" w:color="auto" w:fill="auto"/>
          </w:tcPr>
          <w:p w:rsidR="008B1468" w:rsidRPr="0001499C" w:rsidRDefault="008B1468" w:rsidP="00F2504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Tỷ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lệ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để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ước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mức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trọng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yếu</w:t>
            </w:r>
            <w:proofErr w:type="spellEnd"/>
          </w:p>
          <w:p w:rsidR="008B1468" w:rsidRPr="00F25043" w:rsidRDefault="008B1468" w:rsidP="00F25043">
            <w:pPr>
              <w:spacing w:beforeLines="40" w:before="96" w:afterLines="40" w:after="96"/>
              <w:jc w:val="both"/>
              <w:rPr>
                <w:i/>
                <w:color w:val="000000"/>
                <w:sz w:val="24"/>
                <w:szCs w:val="24"/>
              </w:rPr>
            </w:pPr>
            <w:r w:rsidRPr="00F25043">
              <w:rPr>
                <w:i/>
                <w:color w:val="000000"/>
                <w:sz w:val="24"/>
                <w:szCs w:val="24"/>
                <w:lang w:val="vi-VN"/>
              </w:rPr>
              <w:t>(Đánh dấu vào ô lựa chọn và ghi cụ thể tỷ lệ % lựa chọn trong ngoặc)</w:t>
            </w:r>
          </w:p>
        </w:tc>
        <w:tc>
          <w:tcPr>
            <w:tcW w:w="1499" w:type="dxa"/>
            <w:shd w:val="clear" w:color="auto" w:fill="auto"/>
          </w:tcPr>
          <w:p w:rsidR="008B1468" w:rsidRPr="00D24B1D" w:rsidRDefault="008B1468" w:rsidP="00F05F4B">
            <w:pPr>
              <w:spacing w:beforeLines="40" w:before="96" w:afterLines="40" w:after="96"/>
              <w:ind w:left="-135"/>
              <w:jc w:val="center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(d)</w:t>
            </w:r>
          </w:p>
        </w:tc>
        <w:tc>
          <w:tcPr>
            <w:tcW w:w="3837" w:type="dxa"/>
            <w:shd w:val="clear" w:color="auto" w:fill="auto"/>
          </w:tcPr>
          <w:p w:rsidR="00BF77FE" w:rsidRPr="00761F9C" w:rsidRDefault="00BF77FE" w:rsidP="00782433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57" type="#_x0000_t75" style="width:10.5pt;height:10.5pt" o:ole="" o:preferrelative="f" filled="t">
                  <v:imagedata r:id="rId30" o:title=""/>
                  <o:lock v:ext="edit" aspectratio="f"/>
                </v:shape>
                <w:control r:id="rId31" w:name="CheckBox12141111" w:shapeid="_x0000_i1057"/>
              </w:objec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63451">
              <w:rPr>
                <w:color w:val="000000"/>
                <w:sz w:val="24"/>
                <w:szCs w:val="24"/>
              </w:rPr>
              <w:t>[0,5%-2</w:t>
            </w:r>
            <w:r w:rsidR="00963451" w:rsidRPr="00D24B1D">
              <w:rPr>
                <w:color w:val="000000"/>
                <w:sz w:val="24"/>
                <w:szCs w:val="24"/>
              </w:rPr>
              <w:t>%]</w:t>
            </w:r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r w:rsidR="00761F9C">
              <w:rPr>
                <w:color w:val="000000"/>
                <w:sz w:val="24"/>
                <w:szCs w:val="24"/>
                <w:lang w:val="vi-VN"/>
              </w:rPr>
              <w:t>Kinh phí được sử dụng trong năm</w:t>
            </w:r>
          </w:p>
          <w:p w:rsidR="008B1468" w:rsidRDefault="00BF77FE" w:rsidP="0001499C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59" type="#_x0000_t75" style="width:10.5pt;height:10.5pt" o:ole="" o:preferrelative="f" filled="t">
                  <v:imagedata r:id="rId32" o:title=""/>
                  <o:lock v:ext="edit" aspectratio="f"/>
                </v:shape>
                <w:control r:id="rId33" w:name="CheckBox12141211" w:shapeid="_x0000_i1059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r w:rsidR="00963451">
              <w:rPr>
                <w:color w:val="000000"/>
                <w:sz w:val="24"/>
                <w:szCs w:val="24"/>
              </w:rPr>
              <w:t>[0,5%-2</w:t>
            </w:r>
            <w:r w:rsidR="00963451" w:rsidRPr="00D24B1D">
              <w:rPr>
                <w:color w:val="000000"/>
                <w:sz w:val="24"/>
                <w:szCs w:val="24"/>
              </w:rPr>
              <w:t>%]</w:t>
            </w:r>
            <w:r w:rsidR="00782433">
              <w:rPr>
                <w:color w:val="000000"/>
                <w:sz w:val="24"/>
                <w:szCs w:val="24"/>
              </w:rPr>
              <w:t xml:space="preserve"> </w:t>
            </w:r>
            <w:r w:rsidR="00761F9C">
              <w:rPr>
                <w:color w:val="000000"/>
                <w:sz w:val="24"/>
                <w:szCs w:val="24"/>
                <w:lang w:val="vi-VN"/>
              </w:rPr>
              <w:t>Kinh phí đề nghị quyết toán</w:t>
            </w:r>
          </w:p>
          <w:p w:rsidR="00597E12" w:rsidRPr="00597E12" w:rsidRDefault="00597E12" w:rsidP="00597E12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72" type="#_x0000_t75" style="width:10.5pt;height:10.5pt" o:ole="" o:preferrelative="f" filled="t">
                  <v:imagedata r:id="rId34" o:title=""/>
                  <o:lock v:ext="edit" aspectratio="f"/>
                </v:shape>
                <w:control r:id="rId35" w:name="CheckBox121412111" w:shapeid="_x0000_i1072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[0,5%-2</w:t>
            </w:r>
            <w:r w:rsidRPr="00D24B1D">
              <w:rPr>
                <w:color w:val="000000"/>
                <w:sz w:val="24"/>
                <w:szCs w:val="24"/>
              </w:rPr>
              <w:t>%]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  <w:p w:rsidR="00597E12" w:rsidRDefault="00597E12" w:rsidP="00597E12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74" type="#_x0000_t75" style="width:10.5pt;height:10.5pt" o:ole="" o:preferrelative="f" filled="t">
                  <v:imagedata r:id="rId36" o:title=""/>
                  <o:lock v:ext="edit" aspectratio="f"/>
                </v:shape>
                <w:control r:id="rId37" w:name="CheckBox121412112" w:shapeid="_x0000_i1074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[0,5%-2</w:t>
            </w:r>
            <w:r w:rsidRPr="00D24B1D">
              <w:rPr>
                <w:color w:val="000000"/>
                <w:sz w:val="24"/>
                <w:szCs w:val="24"/>
              </w:rPr>
              <w:t>%]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chi </w:t>
            </w:r>
            <w:proofErr w:type="spellStart"/>
            <w:r>
              <w:rPr>
                <w:color w:val="000000"/>
                <w:sz w:val="24"/>
                <w:szCs w:val="24"/>
              </w:rPr>
              <w:t>phí</w:t>
            </w:r>
            <w:proofErr w:type="spellEnd"/>
          </w:p>
          <w:p w:rsidR="00597E12" w:rsidRDefault="00597E12" w:rsidP="00597E12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77" type="#_x0000_t75" style="width:10.5pt;height:10.5pt" o:ole="" o:preferrelative="f" filled="t">
                  <v:imagedata r:id="rId38" o:title=""/>
                  <o:lock v:ext="edit" aspectratio="f"/>
                </v:shape>
                <w:control r:id="rId39" w:name="CheckBox1214121121" w:shapeid="_x0000_i1077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[0,5%-2</w:t>
            </w:r>
            <w:r w:rsidRPr="00D24B1D">
              <w:rPr>
                <w:color w:val="000000"/>
                <w:sz w:val="24"/>
                <w:szCs w:val="24"/>
              </w:rPr>
              <w:t>%]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sản</w:t>
            </w:r>
            <w:proofErr w:type="spellEnd"/>
          </w:p>
          <w:p w:rsidR="00597E12" w:rsidRDefault="00597E12" w:rsidP="00597E12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80" type="#_x0000_t75" style="width:10.5pt;height:10.5pt" o:ole="" o:preferrelative="f" filled="t">
                  <v:imagedata r:id="rId40" o:title=""/>
                  <o:lock v:ext="edit" aspectratio="f"/>
                </v:shape>
                <w:control r:id="rId41" w:name="CheckBox12141211211" w:shapeid="_x0000_i1080"/>
              </w:object>
            </w:r>
            <w:r w:rsidRPr="00064CC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[3</w:t>
            </w:r>
            <w:r>
              <w:rPr>
                <w:color w:val="000000"/>
                <w:sz w:val="24"/>
                <w:szCs w:val="24"/>
              </w:rPr>
              <w:t>%-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D24B1D">
              <w:rPr>
                <w:color w:val="000000"/>
                <w:sz w:val="24"/>
                <w:szCs w:val="24"/>
              </w:rPr>
              <w:t>%]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Thặng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dư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thâm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năm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thuế</w:t>
            </w:r>
            <w:proofErr w:type="spellEnd"/>
          </w:p>
          <w:p w:rsidR="00597E12" w:rsidRPr="00597E12" w:rsidRDefault="00597E12" w:rsidP="00597E12">
            <w:pPr>
              <w:spacing w:beforeLines="40" w:before="96" w:afterLines="40" w:after="96"/>
              <w:jc w:val="both"/>
              <w:rPr>
                <w:color w:val="000000"/>
                <w:sz w:val="24"/>
                <w:szCs w:val="24"/>
              </w:rPr>
            </w:pPr>
            <w:r w:rsidRPr="00064CC6">
              <w:rPr>
                <w:color w:val="000000"/>
                <w:sz w:val="24"/>
                <w:szCs w:val="24"/>
              </w:rPr>
              <w:object w:dxaOrig="1440" w:dyaOrig="1440">
                <v:shape id="_x0000_i1083" type="#_x0000_t75" style="width:10.5pt;height:10.5pt" o:ole="" o:preferrelative="f" filled="t">
                  <v:imagedata r:id="rId42" o:title=""/>
                  <o:lock v:ext="edit" aspectratio="f"/>
                </v:shape>
                <w:control r:id="rId43" w:name="CheckBox121412112111" w:shapeid="_x0000_i1083"/>
              </w:object>
            </w:r>
            <w:r>
              <w:rPr>
                <w:color w:val="000000"/>
                <w:sz w:val="24"/>
                <w:szCs w:val="24"/>
              </w:rPr>
              <w:t>…..</w:t>
            </w:r>
          </w:p>
        </w:tc>
      </w:tr>
      <w:tr w:rsidR="008B1468" w:rsidRPr="00D24B1D" w:rsidTr="005E3FB1"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468" w:rsidRPr="0001499C" w:rsidRDefault="008B1468" w:rsidP="00F25043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Lý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lựa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chọn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tỷ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lệ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này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468" w:rsidRPr="00D24B1D" w:rsidRDefault="008B1468" w:rsidP="00E4694F">
            <w:pPr>
              <w:spacing w:before="60" w:after="60"/>
              <w:ind w:left="-135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468" w:rsidRPr="00D24B1D" w:rsidRDefault="008B1468" w:rsidP="00E4694F">
            <w:pPr>
              <w:spacing w:before="60" w:after="60"/>
              <w:rPr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B1468" w:rsidRPr="0001499C" w:rsidRDefault="008B1468" w:rsidP="00F25043">
            <w:pPr>
              <w:spacing w:before="60" w:after="60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Mức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trọng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pacing w:val="-4"/>
                <w:sz w:val="24"/>
                <w:szCs w:val="24"/>
              </w:rPr>
              <w:t>yếu</w:t>
            </w:r>
            <w:proofErr w:type="spellEnd"/>
            <w:r w:rsidRPr="0001499C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pacing w:val="-4"/>
                <w:sz w:val="24"/>
                <w:szCs w:val="24"/>
              </w:rPr>
              <w:t>tổng</w:t>
            </w:r>
            <w:proofErr w:type="spellEnd"/>
            <w:r w:rsidRPr="0001499C">
              <w:rPr>
                <w:b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pacing w:val="-4"/>
                <w:sz w:val="24"/>
                <w:szCs w:val="24"/>
              </w:rPr>
              <w:t>thể</w:t>
            </w:r>
            <w:proofErr w:type="spellEnd"/>
            <w:r w:rsidRPr="0001499C">
              <w:rPr>
                <w:b/>
                <w:color w:val="000000"/>
                <w:spacing w:val="-4"/>
                <w:sz w:val="24"/>
                <w:szCs w:val="24"/>
              </w:rPr>
              <w:t xml:space="preserve">  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B1468" w:rsidRPr="00D24B1D" w:rsidRDefault="008B1468" w:rsidP="00E4694F">
            <w:pPr>
              <w:spacing w:before="60" w:after="60"/>
              <w:ind w:left="-135"/>
              <w:jc w:val="right"/>
              <w:rPr>
                <w:b/>
                <w:color w:val="000000"/>
                <w:sz w:val="24"/>
                <w:szCs w:val="24"/>
              </w:rPr>
            </w:pPr>
            <w:r w:rsidRPr="00D24B1D">
              <w:rPr>
                <w:b/>
                <w:color w:val="000000"/>
                <w:sz w:val="24"/>
                <w:szCs w:val="24"/>
              </w:rPr>
              <w:t>(e)=(c)*(d)</w:t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E6E6E6"/>
          </w:tcPr>
          <w:p w:rsidR="008B1468" w:rsidRPr="00D24B1D" w:rsidRDefault="008B1468" w:rsidP="00E4694F">
            <w:pPr>
              <w:spacing w:before="60" w:after="6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shd w:val="clear" w:color="auto" w:fill="auto"/>
            <w:vAlign w:val="center"/>
          </w:tcPr>
          <w:p w:rsidR="008B1468" w:rsidRPr="0001499C" w:rsidRDefault="008B1468" w:rsidP="00F25043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Tỷ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lệ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để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ước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mức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trọng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yếu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thực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hiện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2159B5">
            <w:pPr>
              <w:spacing w:before="60" w:after="60"/>
              <w:ind w:left="-135"/>
              <w:jc w:val="center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(f)</w:t>
            </w:r>
          </w:p>
        </w:tc>
        <w:tc>
          <w:tcPr>
            <w:tcW w:w="3837" w:type="dxa"/>
            <w:shd w:val="clear" w:color="auto" w:fill="auto"/>
          </w:tcPr>
          <w:p w:rsidR="008B1468" w:rsidRPr="00D24B1D" w:rsidRDefault="008B1468" w:rsidP="00E4694F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D24B1D">
              <w:rPr>
                <w:color w:val="000000"/>
                <w:sz w:val="24"/>
                <w:szCs w:val="24"/>
              </w:rPr>
              <w:t>[50%-75%]</w:t>
            </w:r>
          </w:p>
        </w:tc>
      </w:tr>
      <w:tr w:rsidR="008B1468" w:rsidRPr="00D24B1D" w:rsidTr="005E3FB1">
        <w:tc>
          <w:tcPr>
            <w:tcW w:w="4497" w:type="dxa"/>
            <w:shd w:val="clear" w:color="auto" w:fill="auto"/>
            <w:vAlign w:val="center"/>
          </w:tcPr>
          <w:p w:rsidR="008B1468" w:rsidRPr="0001499C" w:rsidRDefault="008B1468" w:rsidP="00F25043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Lý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lựa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chọn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tỷ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lệ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này</w:t>
            </w:r>
            <w:proofErr w:type="spellEnd"/>
          </w:p>
        </w:tc>
        <w:tc>
          <w:tcPr>
            <w:tcW w:w="1499" w:type="dxa"/>
            <w:shd w:val="clear" w:color="auto" w:fill="auto"/>
            <w:vAlign w:val="center"/>
          </w:tcPr>
          <w:p w:rsidR="008B1468" w:rsidRPr="00D24B1D" w:rsidRDefault="008B1468" w:rsidP="002159B5">
            <w:pPr>
              <w:spacing w:before="60" w:after="60"/>
              <w:ind w:left="-13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shd w:val="clear" w:color="auto" w:fill="auto"/>
          </w:tcPr>
          <w:p w:rsidR="008B1468" w:rsidRPr="00D24B1D" w:rsidRDefault="008B1468" w:rsidP="00E4694F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B1468" w:rsidRPr="0001499C" w:rsidRDefault="00D94886" w:rsidP="00F25043">
            <w:pPr>
              <w:spacing w:before="60" w:after="60"/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lastRenderedPageBreak/>
              <w:t>Mức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trọng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yếu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thực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hiện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211747" w:rsidRPr="0001499C">
              <w:rPr>
                <w:b/>
                <w:color w:val="000000"/>
                <w:sz w:val="24"/>
                <w:szCs w:val="24"/>
                <w:lang w:val="vi-VN"/>
              </w:rPr>
              <w:t>(1)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B1468" w:rsidRPr="00D24B1D" w:rsidRDefault="008B1468" w:rsidP="00E4694F">
            <w:pPr>
              <w:spacing w:before="60" w:after="60"/>
              <w:ind w:left="-135"/>
              <w:jc w:val="right"/>
              <w:rPr>
                <w:b/>
                <w:color w:val="000000"/>
                <w:sz w:val="24"/>
                <w:szCs w:val="24"/>
              </w:rPr>
            </w:pPr>
            <w:r w:rsidRPr="00D24B1D">
              <w:rPr>
                <w:b/>
                <w:color w:val="000000"/>
                <w:sz w:val="24"/>
                <w:szCs w:val="24"/>
              </w:rPr>
              <w:t>(g)=(e)*(f)</w:t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E6E6E6"/>
          </w:tcPr>
          <w:p w:rsidR="008B1468" w:rsidRPr="00D24B1D" w:rsidRDefault="008B1468" w:rsidP="00E4694F">
            <w:pPr>
              <w:spacing w:before="60" w:after="6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468" w:rsidRPr="0001499C" w:rsidRDefault="008B1468" w:rsidP="00F25043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Tỷ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lệ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sử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dụng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để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ước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tính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ngưỡng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sai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sót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không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đáng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kể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468" w:rsidRPr="00D24B1D" w:rsidRDefault="008B1468" w:rsidP="008235FD">
            <w:pPr>
              <w:spacing w:before="60" w:after="60"/>
              <w:ind w:left="-135"/>
              <w:jc w:val="center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(h)</w:t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auto"/>
          </w:tcPr>
          <w:p w:rsidR="008B1468" w:rsidRPr="00D24B1D" w:rsidRDefault="00D94886" w:rsidP="00E4694F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D24B1D">
              <w:rPr>
                <w:color w:val="000000"/>
                <w:sz w:val="24"/>
                <w:szCs w:val="24"/>
              </w:rPr>
              <w:t>[0%-3</w:t>
            </w:r>
            <w:r w:rsidR="008B1468" w:rsidRPr="00D24B1D">
              <w:rPr>
                <w:color w:val="000000"/>
                <w:sz w:val="24"/>
                <w:szCs w:val="24"/>
              </w:rPr>
              <w:t>%]</w:t>
            </w:r>
          </w:p>
        </w:tc>
      </w:tr>
      <w:tr w:rsidR="008B1468" w:rsidRPr="00D24B1D" w:rsidTr="005E3FB1">
        <w:tc>
          <w:tcPr>
            <w:tcW w:w="44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468" w:rsidRPr="0001499C" w:rsidRDefault="008B1468" w:rsidP="00F25043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1499C">
              <w:rPr>
                <w:color w:val="000000"/>
                <w:sz w:val="24"/>
                <w:szCs w:val="24"/>
              </w:rPr>
              <w:t>Lý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lựa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chọn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tỷ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lệ</w:t>
            </w:r>
            <w:proofErr w:type="spellEnd"/>
            <w:r w:rsidRPr="0001499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color w:val="000000"/>
                <w:sz w:val="24"/>
                <w:szCs w:val="24"/>
              </w:rPr>
              <w:t>này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1468" w:rsidRPr="00D24B1D" w:rsidRDefault="008B1468" w:rsidP="00E4694F">
            <w:pPr>
              <w:spacing w:before="60" w:after="60"/>
              <w:ind w:left="-135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auto"/>
          </w:tcPr>
          <w:p w:rsidR="008B1468" w:rsidRPr="00D24B1D" w:rsidRDefault="008B1468" w:rsidP="00E4694F">
            <w:pPr>
              <w:spacing w:before="60" w:after="6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B1468" w:rsidRPr="00D24B1D" w:rsidTr="005E3FB1">
        <w:tc>
          <w:tcPr>
            <w:tcW w:w="449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B1468" w:rsidRPr="0001499C" w:rsidRDefault="008B1468" w:rsidP="00F25043">
            <w:pPr>
              <w:spacing w:before="60" w:after="60"/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Ngưỡng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sai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sót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không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đáng</w:t>
            </w:r>
            <w:proofErr w:type="spellEnd"/>
            <w:r w:rsidRPr="0001499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499C">
              <w:rPr>
                <w:b/>
                <w:color w:val="000000"/>
                <w:sz w:val="24"/>
                <w:szCs w:val="24"/>
              </w:rPr>
              <w:t>kể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8B1468" w:rsidRPr="00D24B1D" w:rsidRDefault="008B1468" w:rsidP="00E4694F">
            <w:pPr>
              <w:spacing w:before="60" w:after="60"/>
              <w:ind w:left="-135"/>
              <w:jc w:val="right"/>
              <w:rPr>
                <w:b/>
                <w:color w:val="000000"/>
                <w:sz w:val="24"/>
                <w:szCs w:val="24"/>
              </w:rPr>
            </w:pPr>
            <w:r w:rsidRPr="00D24B1D">
              <w:rPr>
                <w:b/>
                <w:color w:val="000000"/>
                <w:sz w:val="24"/>
                <w:szCs w:val="24"/>
              </w:rPr>
              <w:t>(</w:t>
            </w:r>
            <w:proofErr w:type="spellStart"/>
            <w:r w:rsidRPr="00D24B1D">
              <w:rPr>
                <w:b/>
                <w:color w:val="000000"/>
                <w:sz w:val="24"/>
                <w:szCs w:val="24"/>
              </w:rPr>
              <w:t>i</w:t>
            </w:r>
            <w:proofErr w:type="spellEnd"/>
            <w:r w:rsidRPr="00D24B1D">
              <w:rPr>
                <w:b/>
                <w:color w:val="000000"/>
                <w:sz w:val="24"/>
                <w:szCs w:val="24"/>
              </w:rPr>
              <w:t>)=(e)*(h)</w:t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E6E6E6"/>
          </w:tcPr>
          <w:p w:rsidR="008B1468" w:rsidRPr="00D24B1D" w:rsidRDefault="008B1468" w:rsidP="00E4694F">
            <w:pPr>
              <w:spacing w:before="60" w:after="6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5A0E25" w:rsidRPr="00D24B1D" w:rsidRDefault="005A0E25" w:rsidP="005A0E25">
      <w:pPr>
        <w:spacing w:line="274" w:lineRule="exact"/>
        <w:ind w:left="284"/>
        <w:jc w:val="both"/>
        <w:rPr>
          <w:b/>
          <w:color w:val="000000"/>
          <w:sz w:val="24"/>
          <w:szCs w:val="24"/>
        </w:rPr>
      </w:pPr>
    </w:p>
    <w:sectPr w:rsidR="005A0E25" w:rsidRPr="00D24B1D" w:rsidSect="006C3812">
      <w:headerReference w:type="even" r:id="rId44"/>
      <w:headerReference w:type="default" r:id="rId45"/>
      <w:footerReference w:type="even" r:id="rId46"/>
      <w:footerReference w:type="default" r:id="rId47"/>
      <w:pgSz w:w="11907" w:h="16840" w:code="9"/>
      <w:pgMar w:top="815" w:right="850" w:bottom="994" w:left="1440" w:header="432" w:footer="115" w:gutter="0"/>
      <w:paperSrc w:first="1" w:other="1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5A5" w:rsidRDefault="006D75A5">
      <w:r>
        <w:separator/>
      </w:r>
    </w:p>
  </w:endnote>
  <w:endnote w:type="continuationSeparator" w:id="0">
    <w:p w:rsidR="006D75A5" w:rsidRDefault="006D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5A5" w:rsidRDefault="006D75A5">
    <w:pPr>
      <w:tabs>
        <w:tab w:val="center" w:pos="5040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5A5" w:rsidRDefault="006D75A5" w:rsidP="00AC6F4A">
    <w:pPr>
      <w:pStyle w:val="Footer"/>
      <w:jc w:val="center"/>
    </w:pPr>
  </w:p>
  <w:p w:rsidR="006D75A5" w:rsidRDefault="006D75A5" w:rsidP="00AC6F4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5A5" w:rsidRDefault="006D75A5">
      <w:r>
        <w:separator/>
      </w:r>
    </w:p>
  </w:footnote>
  <w:footnote w:type="continuationSeparator" w:id="0">
    <w:p w:rsidR="006D75A5" w:rsidRDefault="006D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5A5" w:rsidRDefault="006D75A5">
    <w:pPr>
      <w:tabs>
        <w:tab w:val="right" w:pos="10080"/>
      </w:tabs>
      <w:ind w:left="7488"/>
      <w:rPr>
        <w:rFonts w:ascii="Helv" w:hAnsi="Helv"/>
        <w:b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5A5" w:rsidRDefault="006D75A5" w:rsidP="006C3812">
    <w:pPr>
      <w:pStyle w:val="Header"/>
      <w:tabs>
        <w:tab w:val="clear" w:pos="4320"/>
        <w:tab w:val="clear" w:pos="8640"/>
        <w:tab w:val="left" w:pos="0"/>
        <w:tab w:val="right" w:pos="9299"/>
      </w:tabs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1B76"/>
    <w:multiLevelType w:val="hybridMultilevel"/>
    <w:tmpl w:val="584CC750"/>
    <w:lvl w:ilvl="0" w:tplc="45509244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241CF"/>
    <w:multiLevelType w:val="hybridMultilevel"/>
    <w:tmpl w:val="BAD036F0"/>
    <w:lvl w:ilvl="0" w:tplc="8DA43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140397"/>
    <w:multiLevelType w:val="hybridMultilevel"/>
    <w:tmpl w:val="ADD69ACE"/>
    <w:lvl w:ilvl="0" w:tplc="4550924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44FD8"/>
    <w:multiLevelType w:val="multilevel"/>
    <w:tmpl w:val="9AA434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1C1EC8"/>
    <w:multiLevelType w:val="hybridMultilevel"/>
    <w:tmpl w:val="AD0E6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7379"/>
    <w:multiLevelType w:val="hybridMultilevel"/>
    <w:tmpl w:val="61AEC134"/>
    <w:lvl w:ilvl="0" w:tplc="058076A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2F6510"/>
    <w:multiLevelType w:val="hybridMultilevel"/>
    <w:tmpl w:val="BC8606F4"/>
    <w:lvl w:ilvl="0" w:tplc="964EC6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114B5"/>
    <w:multiLevelType w:val="hybridMultilevel"/>
    <w:tmpl w:val="1640FA1A"/>
    <w:lvl w:ilvl="0" w:tplc="E648FD56">
      <w:start w:val="1"/>
      <w:numFmt w:val="bullet"/>
      <w:lvlText w:val=""/>
      <w:lvlJc w:val="left"/>
      <w:pPr>
        <w:tabs>
          <w:tab w:val="num" w:pos="1653"/>
        </w:tabs>
        <w:ind w:left="1653" w:hanging="360"/>
      </w:pPr>
      <w:rPr>
        <w:rFonts w:ascii="Wingdings" w:hAnsi="Wingdings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2733"/>
        </w:tabs>
        <w:ind w:left="2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3"/>
        </w:tabs>
        <w:ind w:left="3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3"/>
        </w:tabs>
        <w:ind w:left="4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3"/>
        </w:tabs>
        <w:ind w:left="4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3"/>
        </w:tabs>
        <w:ind w:left="5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3"/>
        </w:tabs>
        <w:ind w:left="6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3"/>
        </w:tabs>
        <w:ind w:left="7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3"/>
        </w:tabs>
        <w:ind w:left="7773" w:hanging="360"/>
      </w:pPr>
      <w:rPr>
        <w:rFonts w:ascii="Wingdings" w:hAnsi="Wingdings" w:hint="default"/>
      </w:rPr>
    </w:lvl>
  </w:abstractNum>
  <w:abstractNum w:abstractNumId="8" w15:restartNumberingAfterBreak="0">
    <w:nsid w:val="1D947B87"/>
    <w:multiLevelType w:val="hybridMultilevel"/>
    <w:tmpl w:val="739E05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9865FF"/>
    <w:multiLevelType w:val="hybridMultilevel"/>
    <w:tmpl w:val="7A8CDB60"/>
    <w:lvl w:ilvl="0" w:tplc="88D4B020">
      <w:numFmt w:val="bullet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2264016"/>
    <w:multiLevelType w:val="hybridMultilevel"/>
    <w:tmpl w:val="961C3EE4"/>
    <w:lvl w:ilvl="0" w:tplc="C38C5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A2C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3A03BE"/>
    <w:multiLevelType w:val="hybridMultilevel"/>
    <w:tmpl w:val="BAD40E9C"/>
    <w:lvl w:ilvl="0" w:tplc="AAAC1A64">
      <w:start w:val="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.VnTime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C785B"/>
    <w:multiLevelType w:val="multilevel"/>
    <w:tmpl w:val="CBE002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E052A46"/>
    <w:multiLevelType w:val="multilevel"/>
    <w:tmpl w:val="7A8CDB60"/>
    <w:lvl w:ilvl="0">
      <w:numFmt w:val="bullet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D620D3"/>
    <w:multiLevelType w:val="multilevel"/>
    <w:tmpl w:val="B344C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 w15:restartNumberingAfterBreak="0">
    <w:nsid w:val="34CD5294"/>
    <w:multiLevelType w:val="hybridMultilevel"/>
    <w:tmpl w:val="9552D906"/>
    <w:lvl w:ilvl="0" w:tplc="A7F282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144D9"/>
    <w:multiLevelType w:val="singleLevel"/>
    <w:tmpl w:val="DCF682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D633990"/>
    <w:multiLevelType w:val="hybridMultilevel"/>
    <w:tmpl w:val="99E08BE4"/>
    <w:lvl w:ilvl="0" w:tplc="8C9489C4">
      <w:start w:val="1"/>
      <w:numFmt w:val="bullet"/>
      <w:lvlText w:val="-"/>
      <w:lvlJc w:val="left"/>
      <w:pPr>
        <w:tabs>
          <w:tab w:val="num" w:pos="394"/>
        </w:tabs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4"/>
        </w:tabs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4"/>
        </w:tabs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4"/>
        </w:tabs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4"/>
        </w:tabs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4"/>
        </w:tabs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40A41966"/>
    <w:multiLevelType w:val="hybridMultilevel"/>
    <w:tmpl w:val="E65E2858"/>
    <w:lvl w:ilvl="0" w:tplc="D00E2DD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8A8E2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1680D8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5B5281"/>
    <w:multiLevelType w:val="hybridMultilevel"/>
    <w:tmpl w:val="D49C050C"/>
    <w:lvl w:ilvl="0" w:tplc="1C60F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8F229A"/>
    <w:multiLevelType w:val="singleLevel"/>
    <w:tmpl w:val="ED7415C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45353D0"/>
    <w:multiLevelType w:val="hybridMultilevel"/>
    <w:tmpl w:val="121C3776"/>
    <w:lvl w:ilvl="0" w:tplc="71DA42BC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637769C"/>
    <w:multiLevelType w:val="hybridMultilevel"/>
    <w:tmpl w:val="16C836C0"/>
    <w:lvl w:ilvl="0" w:tplc="35347E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03698F"/>
    <w:multiLevelType w:val="multilevel"/>
    <w:tmpl w:val="A15A6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71F01"/>
    <w:multiLevelType w:val="multilevel"/>
    <w:tmpl w:val="F8161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B81CD2"/>
    <w:multiLevelType w:val="hybridMultilevel"/>
    <w:tmpl w:val="BC664004"/>
    <w:lvl w:ilvl="0" w:tplc="0409000D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F635450"/>
    <w:multiLevelType w:val="multilevel"/>
    <w:tmpl w:val="BAD03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510A49"/>
    <w:multiLevelType w:val="hybridMultilevel"/>
    <w:tmpl w:val="A15A6EA2"/>
    <w:lvl w:ilvl="0" w:tplc="35347E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41457"/>
    <w:multiLevelType w:val="hybridMultilevel"/>
    <w:tmpl w:val="F81612F4"/>
    <w:lvl w:ilvl="0" w:tplc="F8F22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4A3173"/>
    <w:multiLevelType w:val="hybridMultilevel"/>
    <w:tmpl w:val="9F0C2D1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D27C4"/>
    <w:multiLevelType w:val="singleLevel"/>
    <w:tmpl w:val="945C2E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7441F6F"/>
    <w:multiLevelType w:val="multilevel"/>
    <w:tmpl w:val="219811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34A47"/>
    <w:multiLevelType w:val="hybridMultilevel"/>
    <w:tmpl w:val="8EBC5A54"/>
    <w:lvl w:ilvl="0" w:tplc="645817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A2C0E18"/>
    <w:multiLevelType w:val="hybridMultilevel"/>
    <w:tmpl w:val="FA4AA46C"/>
    <w:lvl w:ilvl="0" w:tplc="F5D69F3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E06F91"/>
    <w:multiLevelType w:val="hybridMultilevel"/>
    <w:tmpl w:val="037C1088"/>
    <w:lvl w:ilvl="0" w:tplc="FFFFFFFF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2540437"/>
    <w:multiLevelType w:val="singleLevel"/>
    <w:tmpl w:val="E7CAC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6" w15:restartNumberingAfterBreak="0">
    <w:nsid w:val="655236FA"/>
    <w:multiLevelType w:val="hybridMultilevel"/>
    <w:tmpl w:val="78D0646E"/>
    <w:lvl w:ilvl="0" w:tplc="2F902862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6C84D14"/>
    <w:multiLevelType w:val="singleLevel"/>
    <w:tmpl w:val="87D2F8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463EAE"/>
    <w:multiLevelType w:val="singleLevel"/>
    <w:tmpl w:val="B32E9E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E7E1AAC"/>
    <w:multiLevelType w:val="multilevel"/>
    <w:tmpl w:val="F63CE4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70984D90"/>
    <w:multiLevelType w:val="multilevel"/>
    <w:tmpl w:val="97E24F7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355948"/>
    <w:multiLevelType w:val="hybridMultilevel"/>
    <w:tmpl w:val="542CB5A2"/>
    <w:lvl w:ilvl="0" w:tplc="4FAE49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AC92D9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hAnsi=".VnTime" w:hint="default"/>
        <w:b/>
        <w:i w:val="0"/>
        <w:sz w:val="16"/>
        <w:szCs w:val="16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2738D9"/>
    <w:multiLevelType w:val="hybridMultilevel"/>
    <w:tmpl w:val="53D0A392"/>
    <w:lvl w:ilvl="0" w:tplc="006EF460">
      <w:start w:val="1"/>
      <w:numFmt w:val="bullet"/>
      <w:lvlText w:val=""/>
      <w:lvlJc w:val="left"/>
      <w:pPr>
        <w:tabs>
          <w:tab w:val="num" w:pos="1111"/>
        </w:tabs>
        <w:ind w:left="1111" w:hanging="391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D520FA"/>
    <w:multiLevelType w:val="hybridMultilevel"/>
    <w:tmpl w:val="949EEA6E"/>
    <w:lvl w:ilvl="0" w:tplc="62FE26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A70C5E"/>
    <w:multiLevelType w:val="singleLevel"/>
    <w:tmpl w:val="47BA09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5" w15:restartNumberingAfterBreak="0">
    <w:nsid w:val="78B45ACF"/>
    <w:multiLevelType w:val="singleLevel"/>
    <w:tmpl w:val="53A4155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EAD757A"/>
    <w:multiLevelType w:val="multilevel"/>
    <w:tmpl w:val="4B52D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37"/>
  </w:num>
  <w:num w:numId="2">
    <w:abstractNumId w:val="1"/>
  </w:num>
  <w:num w:numId="3">
    <w:abstractNumId w:val="9"/>
  </w:num>
  <w:num w:numId="4">
    <w:abstractNumId w:val="13"/>
  </w:num>
  <w:num w:numId="5">
    <w:abstractNumId w:val="42"/>
  </w:num>
  <w:num w:numId="6">
    <w:abstractNumId w:val="16"/>
  </w:num>
  <w:num w:numId="7">
    <w:abstractNumId w:val="3"/>
  </w:num>
  <w:num w:numId="8">
    <w:abstractNumId w:val="31"/>
  </w:num>
  <w:num w:numId="9">
    <w:abstractNumId w:val="40"/>
  </w:num>
  <w:num w:numId="10">
    <w:abstractNumId w:val="26"/>
  </w:num>
  <w:num w:numId="11">
    <w:abstractNumId w:val="14"/>
  </w:num>
  <w:num w:numId="12">
    <w:abstractNumId w:val="12"/>
  </w:num>
  <w:num w:numId="13">
    <w:abstractNumId w:val="17"/>
  </w:num>
  <w:num w:numId="14">
    <w:abstractNumId w:val="43"/>
  </w:num>
  <w:num w:numId="15">
    <w:abstractNumId w:val="35"/>
  </w:num>
  <w:num w:numId="16">
    <w:abstractNumId w:val="10"/>
  </w:num>
  <w:num w:numId="17">
    <w:abstractNumId w:val="0"/>
  </w:num>
  <w:num w:numId="18">
    <w:abstractNumId w:val="39"/>
  </w:num>
  <w:num w:numId="19">
    <w:abstractNumId w:val="34"/>
  </w:num>
  <w:num w:numId="20">
    <w:abstractNumId w:val="5"/>
  </w:num>
  <w:num w:numId="21">
    <w:abstractNumId w:val="18"/>
  </w:num>
  <w:num w:numId="22">
    <w:abstractNumId w:val="46"/>
  </w:num>
  <w:num w:numId="23">
    <w:abstractNumId w:val="21"/>
  </w:num>
  <w:num w:numId="24">
    <w:abstractNumId w:val="30"/>
  </w:num>
  <w:num w:numId="25">
    <w:abstractNumId w:val="22"/>
  </w:num>
  <w:num w:numId="26">
    <w:abstractNumId w:val="6"/>
  </w:num>
  <w:num w:numId="27">
    <w:abstractNumId w:val="28"/>
  </w:num>
  <w:num w:numId="28">
    <w:abstractNumId w:val="24"/>
  </w:num>
  <w:num w:numId="29">
    <w:abstractNumId w:val="8"/>
  </w:num>
  <w:num w:numId="30">
    <w:abstractNumId w:val="2"/>
  </w:num>
  <w:num w:numId="31">
    <w:abstractNumId w:val="7"/>
  </w:num>
  <w:num w:numId="32">
    <w:abstractNumId w:val="44"/>
  </w:num>
  <w:num w:numId="33">
    <w:abstractNumId w:val="45"/>
  </w:num>
  <w:num w:numId="34">
    <w:abstractNumId w:val="20"/>
  </w:num>
  <w:num w:numId="35">
    <w:abstractNumId w:val="38"/>
  </w:num>
  <w:num w:numId="36">
    <w:abstractNumId w:val="27"/>
  </w:num>
  <w:num w:numId="37">
    <w:abstractNumId w:val="19"/>
  </w:num>
  <w:num w:numId="38">
    <w:abstractNumId w:val="29"/>
  </w:num>
  <w:num w:numId="39">
    <w:abstractNumId w:val="11"/>
  </w:num>
  <w:num w:numId="40">
    <w:abstractNumId w:val="23"/>
  </w:num>
  <w:num w:numId="41">
    <w:abstractNumId w:val="25"/>
  </w:num>
  <w:num w:numId="42">
    <w:abstractNumId w:val="36"/>
  </w:num>
  <w:num w:numId="43">
    <w:abstractNumId w:val="4"/>
  </w:num>
  <w:num w:numId="44">
    <w:abstractNumId w:val="32"/>
  </w:num>
  <w:num w:numId="45">
    <w:abstractNumId w:val="15"/>
  </w:num>
  <w:num w:numId="46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520"/>
    <w:rsid w:val="0001499C"/>
    <w:rsid w:val="00020A49"/>
    <w:rsid w:val="00031469"/>
    <w:rsid w:val="0003552D"/>
    <w:rsid w:val="00041EB8"/>
    <w:rsid w:val="000423CB"/>
    <w:rsid w:val="000560E2"/>
    <w:rsid w:val="00063545"/>
    <w:rsid w:val="00064CC6"/>
    <w:rsid w:val="000717C4"/>
    <w:rsid w:val="000728D9"/>
    <w:rsid w:val="00082BAC"/>
    <w:rsid w:val="000930A4"/>
    <w:rsid w:val="000A02F8"/>
    <w:rsid w:val="000A06BA"/>
    <w:rsid w:val="000A1495"/>
    <w:rsid w:val="000A1747"/>
    <w:rsid w:val="000A5911"/>
    <w:rsid w:val="000A6DE7"/>
    <w:rsid w:val="000B2DD2"/>
    <w:rsid w:val="000B48C3"/>
    <w:rsid w:val="000D69EA"/>
    <w:rsid w:val="000E1C80"/>
    <w:rsid w:val="000E464E"/>
    <w:rsid w:val="000E6B8D"/>
    <w:rsid w:val="000F0F9E"/>
    <w:rsid w:val="00100214"/>
    <w:rsid w:val="001078CE"/>
    <w:rsid w:val="001079AA"/>
    <w:rsid w:val="001112D6"/>
    <w:rsid w:val="00114A07"/>
    <w:rsid w:val="001154C6"/>
    <w:rsid w:val="00122857"/>
    <w:rsid w:val="001253A4"/>
    <w:rsid w:val="001318E6"/>
    <w:rsid w:val="00135446"/>
    <w:rsid w:val="001550AF"/>
    <w:rsid w:val="0016262A"/>
    <w:rsid w:val="00181DCA"/>
    <w:rsid w:val="00181E1C"/>
    <w:rsid w:val="00182C1D"/>
    <w:rsid w:val="00183E16"/>
    <w:rsid w:val="001913B1"/>
    <w:rsid w:val="001B0932"/>
    <w:rsid w:val="001B2347"/>
    <w:rsid w:val="001C632E"/>
    <w:rsid w:val="001D1B20"/>
    <w:rsid w:val="001D6B37"/>
    <w:rsid w:val="001E0DE8"/>
    <w:rsid w:val="001E482D"/>
    <w:rsid w:val="001E496E"/>
    <w:rsid w:val="001E4E92"/>
    <w:rsid w:val="001F65DC"/>
    <w:rsid w:val="001F6B3F"/>
    <w:rsid w:val="002005B6"/>
    <w:rsid w:val="00200B72"/>
    <w:rsid w:val="002025E7"/>
    <w:rsid w:val="002106CF"/>
    <w:rsid w:val="00211747"/>
    <w:rsid w:val="002159B5"/>
    <w:rsid w:val="002172D9"/>
    <w:rsid w:val="00220183"/>
    <w:rsid w:val="0022611B"/>
    <w:rsid w:val="002300D9"/>
    <w:rsid w:val="0023059E"/>
    <w:rsid w:val="00232ABC"/>
    <w:rsid w:val="002358BD"/>
    <w:rsid w:val="00254D20"/>
    <w:rsid w:val="002556CE"/>
    <w:rsid w:val="00261F4B"/>
    <w:rsid w:val="002729DA"/>
    <w:rsid w:val="0028228B"/>
    <w:rsid w:val="002863C6"/>
    <w:rsid w:val="0029231A"/>
    <w:rsid w:val="00292EC3"/>
    <w:rsid w:val="002A276F"/>
    <w:rsid w:val="002A5D97"/>
    <w:rsid w:val="002B33B3"/>
    <w:rsid w:val="002B5D53"/>
    <w:rsid w:val="002C0A52"/>
    <w:rsid w:val="002D1121"/>
    <w:rsid w:val="002D501C"/>
    <w:rsid w:val="002D6E90"/>
    <w:rsid w:val="002E5C1B"/>
    <w:rsid w:val="002E5D6D"/>
    <w:rsid w:val="002E7A10"/>
    <w:rsid w:val="002F5C48"/>
    <w:rsid w:val="002F6367"/>
    <w:rsid w:val="00301019"/>
    <w:rsid w:val="003024C7"/>
    <w:rsid w:val="00305C68"/>
    <w:rsid w:val="0031093B"/>
    <w:rsid w:val="0031169F"/>
    <w:rsid w:val="00312DCC"/>
    <w:rsid w:val="00313747"/>
    <w:rsid w:val="0031650E"/>
    <w:rsid w:val="00330ACC"/>
    <w:rsid w:val="00330C8A"/>
    <w:rsid w:val="003321E8"/>
    <w:rsid w:val="003328D2"/>
    <w:rsid w:val="00342AF1"/>
    <w:rsid w:val="0035002D"/>
    <w:rsid w:val="00352C50"/>
    <w:rsid w:val="00357480"/>
    <w:rsid w:val="00362D30"/>
    <w:rsid w:val="0036366F"/>
    <w:rsid w:val="0037469D"/>
    <w:rsid w:val="00396917"/>
    <w:rsid w:val="003A195F"/>
    <w:rsid w:val="003A6410"/>
    <w:rsid w:val="003A6A54"/>
    <w:rsid w:val="003A76A9"/>
    <w:rsid w:val="003B59EA"/>
    <w:rsid w:val="003C0E3C"/>
    <w:rsid w:val="003D1E57"/>
    <w:rsid w:val="003F5AC2"/>
    <w:rsid w:val="003F6A1B"/>
    <w:rsid w:val="003F7F8E"/>
    <w:rsid w:val="004073BB"/>
    <w:rsid w:val="0041230A"/>
    <w:rsid w:val="004128EC"/>
    <w:rsid w:val="00421001"/>
    <w:rsid w:val="0042441C"/>
    <w:rsid w:val="00425A46"/>
    <w:rsid w:val="00440D19"/>
    <w:rsid w:val="00455419"/>
    <w:rsid w:val="00463B5E"/>
    <w:rsid w:val="00465873"/>
    <w:rsid w:val="0047592A"/>
    <w:rsid w:val="004A292B"/>
    <w:rsid w:val="004A56D8"/>
    <w:rsid w:val="004A5E97"/>
    <w:rsid w:val="004A605F"/>
    <w:rsid w:val="004B3B1E"/>
    <w:rsid w:val="004B6F04"/>
    <w:rsid w:val="004C3E7C"/>
    <w:rsid w:val="004D3624"/>
    <w:rsid w:val="004E2A94"/>
    <w:rsid w:val="004E3E77"/>
    <w:rsid w:val="005052ED"/>
    <w:rsid w:val="00510354"/>
    <w:rsid w:val="005168A3"/>
    <w:rsid w:val="00521A51"/>
    <w:rsid w:val="0055015D"/>
    <w:rsid w:val="0057107A"/>
    <w:rsid w:val="0058029C"/>
    <w:rsid w:val="00587C41"/>
    <w:rsid w:val="00597E12"/>
    <w:rsid w:val="005A0E25"/>
    <w:rsid w:val="005A32B6"/>
    <w:rsid w:val="005A6084"/>
    <w:rsid w:val="005C3DD2"/>
    <w:rsid w:val="005C6540"/>
    <w:rsid w:val="005D0071"/>
    <w:rsid w:val="005D1116"/>
    <w:rsid w:val="005E3FB1"/>
    <w:rsid w:val="005E7A26"/>
    <w:rsid w:val="005F2192"/>
    <w:rsid w:val="005F4357"/>
    <w:rsid w:val="005F468B"/>
    <w:rsid w:val="005F4878"/>
    <w:rsid w:val="005F5C0C"/>
    <w:rsid w:val="006071B6"/>
    <w:rsid w:val="00615365"/>
    <w:rsid w:val="0062677B"/>
    <w:rsid w:val="00637A8A"/>
    <w:rsid w:val="00641468"/>
    <w:rsid w:val="006419D1"/>
    <w:rsid w:val="0064302B"/>
    <w:rsid w:val="006505E8"/>
    <w:rsid w:val="00655439"/>
    <w:rsid w:val="006559F5"/>
    <w:rsid w:val="0066412B"/>
    <w:rsid w:val="00665F85"/>
    <w:rsid w:val="0066675A"/>
    <w:rsid w:val="00670991"/>
    <w:rsid w:val="00685030"/>
    <w:rsid w:val="0069206C"/>
    <w:rsid w:val="00696E42"/>
    <w:rsid w:val="006A1EBC"/>
    <w:rsid w:val="006A779D"/>
    <w:rsid w:val="006B102A"/>
    <w:rsid w:val="006C3812"/>
    <w:rsid w:val="006C6475"/>
    <w:rsid w:val="006D55B1"/>
    <w:rsid w:val="006D6EFC"/>
    <w:rsid w:val="006D75A5"/>
    <w:rsid w:val="006E4617"/>
    <w:rsid w:val="006E54C4"/>
    <w:rsid w:val="006E6E83"/>
    <w:rsid w:val="006F46DD"/>
    <w:rsid w:val="006F7886"/>
    <w:rsid w:val="00707CAA"/>
    <w:rsid w:val="00712B53"/>
    <w:rsid w:val="00726FD2"/>
    <w:rsid w:val="00727D02"/>
    <w:rsid w:val="00735A26"/>
    <w:rsid w:val="00752D3A"/>
    <w:rsid w:val="00753EBB"/>
    <w:rsid w:val="0076164D"/>
    <w:rsid w:val="00761F9C"/>
    <w:rsid w:val="00762A84"/>
    <w:rsid w:val="00773DAA"/>
    <w:rsid w:val="00775A0F"/>
    <w:rsid w:val="00782433"/>
    <w:rsid w:val="00786948"/>
    <w:rsid w:val="00797C22"/>
    <w:rsid w:val="007A0FBB"/>
    <w:rsid w:val="007B05BD"/>
    <w:rsid w:val="007B4D0D"/>
    <w:rsid w:val="007C2E82"/>
    <w:rsid w:val="007D6538"/>
    <w:rsid w:val="007D6957"/>
    <w:rsid w:val="007E5A78"/>
    <w:rsid w:val="007E5BFC"/>
    <w:rsid w:val="007F0EF5"/>
    <w:rsid w:val="007F1652"/>
    <w:rsid w:val="007F1699"/>
    <w:rsid w:val="007F2AB9"/>
    <w:rsid w:val="007F2FCC"/>
    <w:rsid w:val="007F441A"/>
    <w:rsid w:val="007F5D60"/>
    <w:rsid w:val="008214B0"/>
    <w:rsid w:val="00822EAF"/>
    <w:rsid w:val="008235FD"/>
    <w:rsid w:val="008244C3"/>
    <w:rsid w:val="00826997"/>
    <w:rsid w:val="00834A43"/>
    <w:rsid w:val="00835169"/>
    <w:rsid w:val="008374F5"/>
    <w:rsid w:val="00841620"/>
    <w:rsid w:val="0084297F"/>
    <w:rsid w:val="00843B50"/>
    <w:rsid w:val="00845026"/>
    <w:rsid w:val="008631D3"/>
    <w:rsid w:val="00875267"/>
    <w:rsid w:val="00882B4B"/>
    <w:rsid w:val="00886568"/>
    <w:rsid w:val="00886D97"/>
    <w:rsid w:val="008918FD"/>
    <w:rsid w:val="008A348F"/>
    <w:rsid w:val="008B1468"/>
    <w:rsid w:val="008B3520"/>
    <w:rsid w:val="008B5106"/>
    <w:rsid w:val="008E2FAA"/>
    <w:rsid w:val="008E37C3"/>
    <w:rsid w:val="008E50AC"/>
    <w:rsid w:val="008E5EAC"/>
    <w:rsid w:val="008E60BD"/>
    <w:rsid w:val="00902CD4"/>
    <w:rsid w:val="00930FC5"/>
    <w:rsid w:val="0093159A"/>
    <w:rsid w:val="0093561D"/>
    <w:rsid w:val="00937753"/>
    <w:rsid w:val="00951D3A"/>
    <w:rsid w:val="00952DDD"/>
    <w:rsid w:val="0095485C"/>
    <w:rsid w:val="0095512A"/>
    <w:rsid w:val="00963451"/>
    <w:rsid w:val="00977C7C"/>
    <w:rsid w:val="00985077"/>
    <w:rsid w:val="00992818"/>
    <w:rsid w:val="00995CFC"/>
    <w:rsid w:val="009C3533"/>
    <w:rsid w:val="009C7048"/>
    <w:rsid w:val="009D1461"/>
    <w:rsid w:val="009D21C0"/>
    <w:rsid w:val="009D23CF"/>
    <w:rsid w:val="009E0B85"/>
    <w:rsid w:val="009E5287"/>
    <w:rsid w:val="009E7E50"/>
    <w:rsid w:val="009F1EA8"/>
    <w:rsid w:val="00A064AF"/>
    <w:rsid w:val="00A06AFC"/>
    <w:rsid w:val="00A109B3"/>
    <w:rsid w:val="00A21272"/>
    <w:rsid w:val="00A22229"/>
    <w:rsid w:val="00A2498C"/>
    <w:rsid w:val="00A431E7"/>
    <w:rsid w:val="00A46E1E"/>
    <w:rsid w:val="00A5083F"/>
    <w:rsid w:val="00A526BD"/>
    <w:rsid w:val="00A541E1"/>
    <w:rsid w:val="00A651D1"/>
    <w:rsid w:val="00A72C57"/>
    <w:rsid w:val="00A72D8B"/>
    <w:rsid w:val="00A73596"/>
    <w:rsid w:val="00A84169"/>
    <w:rsid w:val="00A84659"/>
    <w:rsid w:val="00A855AE"/>
    <w:rsid w:val="00A85BB2"/>
    <w:rsid w:val="00A9276E"/>
    <w:rsid w:val="00A968E4"/>
    <w:rsid w:val="00AA5492"/>
    <w:rsid w:val="00AA6494"/>
    <w:rsid w:val="00AB45B8"/>
    <w:rsid w:val="00AB7989"/>
    <w:rsid w:val="00AC2315"/>
    <w:rsid w:val="00AC48F2"/>
    <w:rsid w:val="00AC5840"/>
    <w:rsid w:val="00AC6F4A"/>
    <w:rsid w:val="00AD663A"/>
    <w:rsid w:val="00AF10F9"/>
    <w:rsid w:val="00AF477D"/>
    <w:rsid w:val="00AF723A"/>
    <w:rsid w:val="00B007E0"/>
    <w:rsid w:val="00B0681F"/>
    <w:rsid w:val="00B14118"/>
    <w:rsid w:val="00B16947"/>
    <w:rsid w:val="00B26F9F"/>
    <w:rsid w:val="00B311C1"/>
    <w:rsid w:val="00B31D4F"/>
    <w:rsid w:val="00B36D5D"/>
    <w:rsid w:val="00B37F3D"/>
    <w:rsid w:val="00B51850"/>
    <w:rsid w:val="00B55558"/>
    <w:rsid w:val="00B60128"/>
    <w:rsid w:val="00B636F4"/>
    <w:rsid w:val="00B72182"/>
    <w:rsid w:val="00B72295"/>
    <w:rsid w:val="00B83391"/>
    <w:rsid w:val="00B94536"/>
    <w:rsid w:val="00B95922"/>
    <w:rsid w:val="00BA2C11"/>
    <w:rsid w:val="00BA3CFC"/>
    <w:rsid w:val="00BC1E43"/>
    <w:rsid w:val="00BC64C9"/>
    <w:rsid w:val="00BD68B1"/>
    <w:rsid w:val="00BD6D5F"/>
    <w:rsid w:val="00BD704C"/>
    <w:rsid w:val="00BD726E"/>
    <w:rsid w:val="00BE54FE"/>
    <w:rsid w:val="00BF0922"/>
    <w:rsid w:val="00BF3522"/>
    <w:rsid w:val="00BF4DCD"/>
    <w:rsid w:val="00BF594F"/>
    <w:rsid w:val="00BF77FE"/>
    <w:rsid w:val="00BF7FB5"/>
    <w:rsid w:val="00C00220"/>
    <w:rsid w:val="00C21395"/>
    <w:rsid w:val="00C30F54"/>
    <w:rsid w:val="00C33FC8"/>
    <w:rsid w:val="00C50096"/>
    <w:rsid w:val="00C5144B"/>
    <w:rsid w:val="00C56CC4"/>
    <w:rsid w:val="00C65DB5"/>
    <w:rsid w:val="00C65DF7"/>
    <w:rsid w:val="00C67D15"/>
    <w:rsid w:val="00C706DD"/>
    <w:rsid w:val="00C92B85"/>
    <w:rsid w:val="00C96CC0"/>
    <w:rsid w:val="00C96F62"/>
    <w:rsid w:val="00CA0027"/>
    <w:rsid w:val="00CA1D63"/>
    <w:rsid w:val="00CA7889"/>
    <w:rsid w:val="00CB758F"/>
    <w:rsid w:val="00CE2714"/>
    <w:rsid w:val="00CE4FBB"/>
    <w:rsid w:val="00CE6253"/>
    <w:rsid w:val="00CE7110"/>
    <w:rsid w:val="00CE7CF6"/>
    <w:rsid w:val="00CF0847"/>
    <w:rsid w:val="00CF468D"/>
    <w:rsid w:val="00CF5BAD"/>
    <w:rsid w:val="00D006B3"/>
    <w:rsid w:val="00D014D9"/>
    <w:rsid w:val="00D07A4C"/>
    <w:rsid w:val="00D11137"/>
    <w:rsid w:val="00D1603F"/>
    <w:rsid w:val="00D24B1D"/>
    <w:rsid w:val="00D24EF3"/>
    <w:rsid w:val="00D27351"/>
    <w:rsid w:val="00D30D44"/>
    <w:rsid w:val="00D34798"/>
    <w:rsid w:val="00D36C6A"/>
    <w:rsid w:val="00D4295C"/>
    <w:rsid w:val="00D429B6"/>
    <w:rsid w:val="00D60C92"/>
    <w:rsid w:val="00D655C1"/>
    <w:rsid w:val="00D744E3"/>
    <w:rsid w:val="00D8091C"/>
    <w:rsid w:val="00D81165"/>
    <w:rsid w:val="00D812D6"/>
    <w:rsid w:val="00D901D0"/>
    <w:rsid w:val="00D9025C"/>
    <w:rsid w:val="00D94886"/>
    <w:rsid w:val="00DA1328"/>
    <w:rsid w:val="00DA1C0D"/>
    <w:rsid w:val="00DA36EE"/>
    <w:rsid w:val="00DB220A"/>
    <w:rsid w:val="00DB2684"/>
    <w:rsid w:val="00DB400F"/>
    <w:rsid w:val="00DB4F5D"/>
    <w:rsid w:val="00DB5B08"/>
    <w:rsid w:val="00DC2BA8"/>
    <w:rsid w:val="00DC6454"/>
    <w:rsid w:val="00DD0D42"/>
    <w:rsid w:val="00DD245C"/>
    <w:rsid w:val="00DD2CCF"/>
    <w:rsid w:val="00DD73E5"/>
    <w:rsid w:val="00DE5B86"/>
    <w:rsid w:val="00E036A7"/>
    <w:rsid w:val="00E03B41"/>
    <w:rsid w:val="00E14E43"/>
    <w:rsid w:val="00E16004"/>
    <w:rsid w:val="00E171BE"/>
    <w:rsid w:val="00E178B1"/>
    <w:rsid w:val="00E23760"/>
    <w:rsid w:val="00E27B07"/>
    <w:rsid w:val="00E343E4"/>
    <w:rsid w:val="00E36B07"/>
    <w:rsid w:val="00E4694F"/>
    <w:rsid w:val="00E46FB0"/>
    <w:rsid w:val="00E472A9"/>
    <w:rsid w:val="00E5160E"/>
    <w:rsid w:val="00E63B1A"/>
    <w:rsid w:val="00E65292"/>
    <w:rsid w:val="00E70B1D"/>
    <w:rsid w:val="00E72A82"/>
    <w:rsid w:val="00E74E2A"/>
    <w:rsid w:val="00E7631A"/>
    <w:rsid w:val="00E87FC3"/>
    <w:rsid w:val="00E944D8"/>
    <w:rsid w:val="00E95A61"/>
    <w:rsid w:val="00E97DDB"/>
    <w:rsid w:val="00EA2B1B"/>
    <w:rsid w:val="00EB351A"/>
    <w:rsid w:val="00ED67F9"/>
    <w:rsid w:val="00EE28EF"/>
    <w:rsid w:val="00EE2F30"/>
    <w:rsid w:val="00EE368A"/>
    <w:rsid w:val="00EF2DE1"/>
    <w:rsid w:val="00EF6305"/>
    <w:rsid w:val="00EF6686"/>
    <w:rsid w:val="00EF696A"/>
    <w:rsid w:val="00F05F4B"/>
    <w:rsid w:val="00F067A2"/>
    <w:rsid w:val="00F06A62"/>
    <w:rsid w:val="00F144C3"/>
    <w:rsid w:val="00F16843"/>
    <w:rsid w:val="00F25043"/>
    <w:rsid w:val="00F26309"/>
    <w:rsid w:val="00F2727B"/>
    <w:rsid w:val="00F3051B"/>
    <w:rsid w:val="00F40936"/>
    <w:rsid w:val="00F40996"/>
    <w:rsid w:val="00F4460A"/>
    <w:rsid w:val="00F5100F"/>
    <w:rsid w:val="00F51063"/>
    <w:rsid w:val="00F51340"/>
    <w:rsid w:val="00F53E28"/>
    <w:rsid w:val="00F54F32"/>
    <w:rsid w:val="00F61D5B"/>
    <w:rsid w:val="00F62DE6"/>
    <w:rsid w:val="00F706B6"/>
    <w:rsid w:val="00F71979"/>
    <w:rsid w:val="00F7204E"/>
    <w:rsid w:val="00F75ED7"/>
    <w:rsid w:val="00F811B2"/>
    <w:rsid w:val="00F86B2F"/>
    <w:rsid w:val="00F87160"/>
    <w:rsid w:val="00F93D53"/>
    <w:rsid w:val="00FB19C4"/>
    <w:rsid w:val="00FB1FC9"/>
    <w:rsid w:val="00FB70D0"/>
    <w:rsid w:val="00FB793E"/>
    <w:rsid w:val="00FC1F4A"/>
    <w:rsid w:val="00FC6495"/>
    <w:rsid w:val="00FC6F8E"/>
    <w:rsid w:val="00FD261B"/>
    <w:rsid w:val="00FD5802"/>
    <w:rsid w:val="00FE5C07"/>
    <w:rsid w:val="00FE6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0E21DCC0"/>
  <w15:docId w15:val="{E0BEE9A3-7C1F-4FCC-BA9C-2C913358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4B0"/>
    <w:rPr>
      <w:lang w:val="en-US" w:eastAsia="en-US"/>
    </w:rPr>
  </w:style>
  <w:style w:type="paragraph" w:styleId="Heading1">
    <w:name w:val="heading 1"/>
    <w:basedOn w:val="Normal"/>
    <w:next w:val="Normal"/>
    <w:qFormat/>
    <w:rsid w:val="008214B0"/>
    <w:pPr>
      <w:keepNext/>
      <w:spacing w:before="240" w:after="120"/>
      <w:outlineLvl w:val="0"/>
    </w:pPr>
    <w:rPr>
      <w:rFonts w:ascii="Arial" w:hAnsi="Arial" w:cs="Arial"/>
      <w:b/>
      <w:bCs/>
      <w:caps/>
    </w:rPr>
  </w:style>
  <w:style w:type="paragraph" w:styleId="Heading2">
    <w:name w:val="heading 2"/>
    <w:basedOn w:val="Heading1"/>
    <w:next w:val="Normal"/>
    <w:qFormat/>
    <w:rsid w:val="008214B0"/>
    <w:pPr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8214B0"/>
    <w:pPr>
      <w:outlineLvl w:val="2"/>
    </w:pPr>
    <w:rPr>
      <w:rFonts w:ascii="Times New Roman" w:hAnsi="Times New Roman" w:cs="Times New Roman"/>
    </w:rPr>
  </w:style>
  <w:style w:type="paragraph" w:styleId="Heading4">
    <w:name w:val="heading 4"/>
    <w:basedOn w:val="Normal"/>
    <w:next w:val="Normal"/>
    <w:qFormat/>
    <w:rsid w:val="008214B0"/>
    <w:pPr>
      <w:keepNext/>
      <w:spacing w:before="180" w:after="120" w:line="280" w:lineRule="exact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8214B0"/>
    <w:p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qFormat/>
    <w:rsid w:val="008214B0"/>
    <w:pPr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8214B0"/>
    <w:pPr>
      <w:spacing w:before="240" w:after="60"/>
      <w:outlineLvl w:val="6"/>
    </w:pPr>
    <w:rPr>
      <w:rFonts w:ascii="Arial" w:hAnsi="Arial" w:cs="Arial"/>
    </w:rPr>
  </w:style>
  <w:style w:type="paragraph" w:styleId="Heading8">
    <w:name w:val="heading 8"/>
    <w:basedOn w:val="Normal"/>
    <w:next w:val="Normal"/>
    <w:qFormat/>
    <w:rsid w:val="008214B0"/>
    <w:pPr>
      <w:spacing w:before="240" w:after="60"/>
      <w:outlineLvl w:val="7"/>
    </w:pPr>
    <w:rPr>
      <w:rFonts w:ascii="Arial" w:hAnsi="Arial" w:cs="Arial"/>
      <w:i/>
      <w:iCs/>
    </w:rPr>
  </w:style>
  <w:style w:type="paragraph" w:styleId="Heading9">
    <w:name w:val="heading 9"/>
    <w:basedOn w:val="Normal"/>
    <w:next w:val="Normal"/>
    <w:qFormat/>
    <w:rsid w:val="008214B0"/>
    <w:p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umnsection">
    <w:name w:val="column section"/>
    <w:basedOn w:val="columnhead"/>
    <w:rsid w:val="008214B0"/>
    <w:pPr>
      <w:ind w:left="1440" w:hanging="1440"/>
      <w:jc w:val="left"/>
    </w:pPr>
    <w:rPr>
      <w:caps/>
    </w:rPr>
  </w:style>
  <w:style w:type="paragraph" w:customStyle="1" w:styleId="columnhead">
    <w:name w:val="column head"/>
    <w:rsid w:val="008214B0"/>
    <w:pPr>
      <w:spacing w:before="48" w:after="48"/>
      <w:jc w:val="center"/>
    </w:pPr>
    <w:rPr>
      <w:rFonts w:ascii="Arial" w:hAnsi="Arial" w:cs="Arial"/>
      <w:b/>
      <w:bCs/>
      <w:lang w:val="en-US" w:eastAsia="en-US"/>
    </w:rPr>
  </w:style>
  <w:style w:type="paragraph" w:customStyle="1" w:styleId="questionsub">
    <w:name w:val="question sub"/>
    <w:basedOn w:val="question"/>
    <w:rsid w:val="008214B0"/>
    <w:pPr>
      <w:spacing w:after="120"/>
      <w:ind w:left="576"/>
    </w:pPr>
    <w:rPr>
      <w:b w:val="0"/>
      <w:bCs w:val="0"/>
    </w:rPr>
  </w:style>
  <w:style w:type="paragraph" w:customStyle="1" w:styleId="question">
    <w:name w:val="question #"/>
    <w:basedOn w:val="Normal"/>
    <w:rsid w:val="008214B0"/>
    <w:pPr>
      <w:ind w:left="288" w:hanging="288"/>
    </w:pPr>
    <w:rPr>
      <w:b/>
      <w:bCs/>
    </w:rPr>
  </w:style>
  <w:style w:type="paragraph" w:customStyle="1" w:styleId="YESNO">
    <w:name w:val="YES/NO"/>
    <w:basedOn w:val="columnhead"/>
    <w:rsid w:val="008214B0"/>
    <w:pPr>
      <w:spacing w:before="120" w:after="0"/>
    </w:pPr>
    <w:rPr>
      <w:caps/>
    </w:rPr>
  </w:style>
  <w:style w:type="paragraph" w:customStyle="1" w:styleId="standards">
    <w:name w:val="standards"/>
    <w:basedOn w:val="Normal"/>
    <w:rsid w:val="008214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  <w:bCs/>
    </w:rPr>
  </w:style>
  <w:style w:type="paragraph" w:customStyle="1" w:styleId="halfline">
    <w:name w:val="half line"/>
    <w:basedOn w:val="Normal"/>
    <w:rsid w:val="008214B0"/>
    <w:pPr>
      <w:ind w:left="1152"/>
    </w:pPr>
    <w:rPr>
      <w:sz w:val="10"/>
      <w:szCs w:val="10"/>
    </w:rPr>
  </w:style>
  <w:style w:type="paragraph" w:customStyle="1" w:styleId="performed">
    <w:name w:val="performed"/>
    <w:basedOn w:val="Normal"/>
    <w:rsid w:val="008214B0"/>
    <w:pPr>
      <w:keepNext/>
      <w:keepLines/>
      <w:spacing w:before="120"/>
      <w:jc w:val="center"/>
    </w:pPr>
  </w:style>
  <w:style w:type="paragraph" w:customStyle="1" w:styleId="yesno0">
    <w:name w:val="yes/no"/>
    <w:basedOn w:val="YESNO"/>
    <w:rsid w:val="008214B0"/>
    <w:rPr>
      <w:b w:val="0"/>
      <w:bCs w:val="0"/>
      <w:caps w:val="0"/>
      <w:sz w:val="18"/>
      <w:szCs w:val="18"/>
    </w:rPr>
  </w:style>
  <w:style w:type="paragraph" w:customStyle="1" w:styleId="consideration">
    <w:name w:val="consideration"/>
    <w:basedOn w:val="question"/>
    <w:rsid w:val="008214B0"/>
    <w:pPr>
      <w:tabs>
        <w:tab w:val="left" w:pos="288"/>
      </w:tabs>
      <w:spacing w:before="120"/>
      <w:ind w:left="576"/>
    </w:pPr>
    <w:rPr>
      <w:b w:val="0"/>
      <w:bCs w:val="0"/>
      <w:i/>
      <w:iCs/>
    </w:rPr>
  </w:style>
  <w:style w:type="paragraph" w:customStyle="1" w:styleId="reference">
    <w:name w:val="reference"/>
    <w:basedOn w:val="yesno0"/>
    <w:rsid w:val="008214B0"/>
    <w:rPr>
      <w:rFonts w:ascii="Times New Roman" w:hAnsi="Times New Roman" w:cs="Times New Roman"/>
    </w:rPr>
  </w:style>
  <w:style w:type="paragraph" w:customStyle="1" w:styleId="step1">
    <w:name w:val="step 1"/>
    <w:basedOn w:val="Normal"/>
    <w:rsid w:val="008214B0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 w:cs="Arial"/>
      <w:caps/>
    </w:rPr>
  </w:style>
  <w:style w:type="paragraph" w:customStyle="1" w:styleId="BodyText1">
    <w:name w:val="Body Text1"/>
    <w:basedOn w:val="Normal"/>
    <w:rsid w:val="008214B0"/>
    <w:pPr>
      <w:tabs>
        <w:tab w:val="left" w:pos="1440"/>
      </w:tabs>
      <w:spacing w:after="240"/>
    </w:pPr>
  </w:style>
  <w:style w:type="paragraph" w:customStyle="1" w:styleId="checkbox">
    <w:name w:val="checkbox"/>
    <w:basedOn w:val="Normal"/>
    <w:rsid w:val="008214B0"/>
    <w:pPr>
      <w:ind w:left="480" w:hanging="480"/>
    </w:pPr>
  </w:style>
  <w:style w:type="paragraph" w:customStyle="1" w:styleId="note">
    <w:name w:val="note"/>
    <w:basedOn w:val="BodyText1"/>
    <w:rsid w:val="008214B0"/>
    <w:rPr>
      <w:b/>
      <w:bCs/>
      <w:i/>
      <w:iCs/>
    </w:rPr>
  </w:style>
  <w:style w:type="paragraph" w:customStyle="1" w:styleId="response">
    <w:name w:val="response"/>
    <w:basedOn w:val="Normal"/>
    <w:rsid w:val="008214B0"/>
    <w:pPr>
      <w:spacing w:before="120" w:after="120"/>
    </w:pPr>
  </w:style>
  <w:style w:type="paragraph" w:customStyle="1" w:styleId="responsebox">
    <w:name w:val="response box"/>
    <w:basedOn w:val="response"/>
    <w:rsid w:val="008214B0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8214B0"/>
    <w:pPr>
      <w:keepNext w:val="0"/>
    </w:pPr>
    <w:rPr>
      <w:rFonts w:ascii="Times New Roman" w:hAnsi="Times New Roman" w:cs="Times New Roman"/>
      <w:caps w:val="0"/>
    </w:rPr>
  </w:style>
  <w:style w:type="paragraph" w:customStyle="1" w:styleId="step3">
    <w:name w:val="step 3"/>
    <w:basedOn w:val="step2"/>
    <w:rsid w:val="008214B0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8214B0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8214B0"/>
    <w:pPr>
      <w:ind w:left="1152"/>
    </w:pPr>
  </w:style>
  <w:style w:type="paragraph" w:customStyle="1" w:styleId="customstep">
    <w:name w:val="custom step"/>
    <w:basedOn w:val="step2"/>
    <w:rsid w:val="008214B0"/>
    <w:pPr>
      <w:ind w:left="0" w:firstLine="0"/>
    </w:pPr>
  </w:style>
  <w:style w:type="paragraph" w:customStyle="1" w:styleId="consideration2">
    <w:name w:val="consideration 2"/>
    <w:basedOn w:val="consideration"/>
    <w:rsid w:val="008214B0"/>
    <w:pPr>
      <w:ind w:left="864"/>
    </w:pPr>
  </w:style>
  <w:style w:type="paragraph" w:customStyle="1" w:styleId="BodyTextIndent1">
    <w:name w:val="Body Text Indent1"/>
    <w:basedOn w:val="BodyText1"/>
    <w:rsid w:val="008214B0"/>
    <w:pPr>
      <w:ind w:left="720"/>
    </w:pPr>
  </w:style>
  <w:style w:type="paragraph" w:customStyle="1" w:styleId="checkboxindent">
    <w:name w:val="checkbox indent"/>
    <w:basedOn w:val="checkbox"/>
    <w:rsid w:val="008214B0"/>
    <w:pPr>
      <w:ind w:left="1200"/>
    </w:pPr>
  </w:style>
  <w:style w:type="paragraph" w:customStyle="1" w:styleId="noteindent">
    <w:name w:val="note indent"/>
    <w:basedOn w:val="note"/>
    <w:rsid w:val="008214B0"/>
    <w:pPr>
      <w:ind w:left="720"/>
    </w:pPr>
  </w:style>
  <w:style w:type="paragraph" w:customStyle="1" w:styleId="responseboxindent">
    <w:name w:val="response box indent"/>
    <w:basedOn w:val="responsebox"/>
    <w:rsid w:val="008214B0"/>
    <w:pPr>
      <w:ind w:left="720"/>
    </w:pPr>
  </w:style>
  <w:style w:type="paragraph" w:styleId="Header">
    <w:name w:val="header"/>
    <w:basedOn w:val="Normal"/>
    <w:rsid w:val="008214B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214B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14B0"/>
  </w:style>
  <w:style w:type="table" w:styleId="TableGrid">
    <w:name w:val="Table Grid"/>
    <w:basedOn w:val="TableNormal"/>
    <w:rsid w:val="00FD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F46DD"/>
    <w:pPr>
      <w:jc w:val="both"/>
    </w:pPr>
    <w:rPr>
      <w:rFonts w:ascii=".VnTime" w:hAnsi=".VnTime"/>
    </w:rPr>
  </w:style>
  <w:style w:type="character" w:customStyle="1" w:styleId="FooterChar">
    <w:name w:val="Footer Char"/>
    <w:link w:val="Footer"/>
    <w:uiPriority w:val="99"/>
    <w:rsid w:val="00BF3522"/>
    <w:rPr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5B08"/>
    <w:pPr>
      <w:ind w:left="720"/>
      <w:contextualSpacing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64302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4302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CF08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S2\SYS\SAS\LTCOMMON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C3AB-37BB-47CB-8541-E911BC2E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LTCOMMON.DOT</Template>
  <TotalTime>49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CHANGES TO THE  AUDIT PLAN</vt:lpstr>
    </vt:vector>
  </TitlesOfParts>
  <Company>VACO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CHANGES TO THE  AUDIT PLAN</dc:title>
  <dc:creator>Bao Ngoc</dc:creator>
  <cp:lastModifiedBy>Lien</cp:lastModifiedBy>
  <cp:revision>16</cp:revision>
  <cp:lastPrinted>2019-08-02T07:46:00Z</cp:lastPrinted>
  <dcterms:created xsi:type="dcterms:W3CDTF">2019-01-28T06:53:00Z</dcterms:created>
  <dcterms:modified xsi:type="dcterms:W3CDTF">2019-08-02T07:46:00Z</dcterms:modified>
</cp:coreProperties>
</file>